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3BDB299B"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w:t>
      </w:r>
      <w:r w:rsidR="000F3CF8">
        <w:rPr>
          <w:rFonts w:eastAsia="宋体" w:cs="Arial"/>
          <w:sz w:val="24"/>
          <w:szCs w:val="22"/>
          <w:lang w:eastAsia="zh-CN"/>
        </w:rPr>
        <w:t>2</w:t>
      </w:r>
      <w:r w:rsidR="009D633C">
        <w:rPr>
          <w:rFonts w:eastAsia="宋体" w:cs="Arial"/>
          <w:sz w:val="24"/>
          <w:szCs w:val="22"/>
          <w:lang w:eastAsia="zh-CN"/>
        </w:rPr>
        <w:t>1</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CC54E1" w:rsidRPr="00A66B87">
        <w:rPr>
          <w:rFonts w:cs="Arial"/>
          <w:bCs/>
          <w:sz w:val="24"/>
          <w:szCs w:val="22"/>
        </w:rPr>
        <w:t>R2-</w:t>
      </w:r>
      <w:r w:rsidR="00966B91">
        <w:rPr>
          <w:rFonts w:cs="Arial"/>
          <w:bCs/>
          <w:sz w:val="24"/>
          <w:szCs w:val="22"/>
        </w:rPr>
        <w:t>23</w:t>
      </w:r>
      <w:r w:rsidR="00966B91" w:rsidRPr="00966B91">
        <w:rPr>
          <w:rFonts w:cs="Arial"/>
          <w:bCs/>
          <w:sz w:val="24"/>
          <w:szCs w:val="22"/>
        </w:rPr>
        <w:t>00903</w:t>
      </w:r>
    </w:p>
    <w:p w14:paraId="4CA79D8B" w14:textId="6864E934" w:rsidR="00550C7C" w:rsidRPr="00A66B87" w:rsidRDefault="00E520B8" w:rsidP="00550C7C">
      <w:pPr>
        <w:pStyle w:val="Header"/>
        <w:rPr>
          <w:rFonts w:eastAsiaTheme="minorEastAsia" w:cs="Arial"/>
          <w:sz w:val="24"/>
          <w:szCs w:val="22"/>
          <w:lang w:eastAsia="zh-CN"/>
        </w:rPr>
      </w:pPr>
      <w:r w:rsidRPr="00EC7570">
        <w:rPr>
          <w:rFonts w:cs="Arial"/>
          <w:bCs/>
          <w:sz w:val="24"/>
          <w:szCs w:val="22"/>
        </w:rPr>
        <w:t>Athens, GR</w:t>
      </w:r>
      <w:r w:rsidR="00550C7C" w:rsidRPr="00A66B87">
        <w:rPr>
          <w:rFonts w:cs="Arial"/>
          <w:bCs/>
          <w:sz w:val="24"/>
          <w:szCs w:val="22"/>
        </w:rPr>
        <w:t xml:space="preserve">, </w:t>
      </w:r>
      <w:r w:rsidR="00D70CED">
        <w:rPr>
          <w:rFonts w:cs="Arial"/>
          <w:bCs/>
          <w:sz w:val="24"/>
          <w:szCs w:val="22"/>
        </w:rPr>
        <w:t>27</w:t>
      </w:r>
      <w:r w:rsidR="00550C7C" w:rsidRPr="00A66B87">
        <w:rPr>
          <w:rFonts w:eastAsia="宋体" w:cs="Arial"/>
          <w:bCs/>
          <w:sz w:val="24"/>
          <w:szCs w:val="22"/>
          <w:vertAlign w:val="superscript"/>
          <w:lang w:eastAsia="zh-CN"/>
        </w:rPr>
        <w:t>th</w:t>
      </w:r>
      <w:r w:rsidR="00550C7C" w:rsidRPr="00A66B87" w:rsidDel="001544EE">
        <w:rPr>
          <w:rFonts w:cs="Arial"/>
          <w:bCs/>
          <w:sz w:val="24"/>
          <w:szCs w:val="22"/>
        </w:rPr>
        <w:t xml:space="preserve"> </w:t>
      </w:r>
      <w:r w:rsidR="00D70CED">
        <w:rPr>
          <w:rFonts w:cs="Arial"/>
          <w:bCs/>
          <w:sz w:val="24"/>
          <w:szCs w:val="22"/>
        </w:rPr>
        <w:t>F</w:t>
      </w:r>
      <w:r w:rsidR="00D70CED" w:rsidRPr="006757B5">
        <w:rPr>
          <w:rFonts w:cs="Arial" w:hint="eastAsia"/>
          <w:bCs/>
          <w:sz w:val="24"/>
          <w:szCs w:val="22"/>
        </w:rPr>
        <w:t>eb</w:t>
      </w:r>
      <w:r w:rsidR="00550C7C" w:rsidRPr="00A66B87">
        <w:rPr>
          <w:rFonts w:cs="Arial"/>
          <w:bCs/>
          <w:sz w:val="24"/>
          <w:szCs w:val="22"/>
        </w:rPr>
        <w:t xml:space="preserve">– </w:t>
      </w:r>
      <w:r w:rsidR="00D70CED">
        <w:rPr>
          <w:rFonts w:cs="Arial"/>
          <w:bCs/>
          <w:sz w:val="24"/>
          <w:szCs w:val="22"/>
        </w:rPr>
        <w:t>3</w:t>
      </w:r>
      <w:r w:rsidR="00D70CED">
        <w:rPr>
          <w:rFonts w:eastAsiaTheme="minorEastAsia" w:cs="Arial" w:hint="eastAsia"/>
          <w:bCs/>
          <w:sz w:val="24"/>
          <w:szCs w:val="22"/>
          <w:vertAlign w:val="superscript"/>
          <w:lang w:eastAsia="zh-CN"/>
        </w:rPr>
        <w:t>rd</w:t>
      </w:r>
      <w:r w:rsidR="00550C7C" w:rsidRPr="00A66B87">
        <w:rPr>
          <w:rFonts w:cs="Arial"/>
          <w:bCs/>
          <w:sz w:val="24"/>
          <w:szCs w:val="22"/>
        </w:rPr>
        <w:t xml:space="preserve"> </w:t>
      </w:r>
      <w:r w:rsidR="00D70CED">
        <w:rPr>
          <w:rFonts w:cs="Arial"/>
          <w:bCs/>
          <w:sz w:val="24"/>
          <w:szCs w:val="22"/>
        </w:rPr>
        <w:t>M</w:t>
      </w:r>
      <w:r w:rsidR="00D70CED">
        <w:rPr>
          <w:rFonts w:asciiTheme="minorEastAsia" w:eastAsiaTheme="minorEastAsia" w:hAnsiTheme="minorEastAsia" w:cs="Arial" w:hint="eastAsia"/>
          <w:bCs/>
          <w:sz w:val="24"/>
          <w:szCs w:val="22"/>
          <w:lang w:eastAsia="zh-CN"/>
        </w:rPr>
        <w:t>ar</w:t>
      </w:r>
      <w:r w:rsidR="00550C7C" w:rsidRPr="00A66B87">
        <w:rPr>
          <w:rFonts w:cs="Arial"/>
          <w:bCs/>
          <w:sz w:val="24"/>
          <w:szCs w:val="22"/>
        </w:rPr>
        <w:t>, 202</w:t>
      </w:r>
      <w:r>
        <w:rPr>
          <w:rFonts w:cs="Arial"/>
          <w:bCs/>
          <w:sz w:val="24"/>
          <w:szCs w:val="22"/>
        </w:rPr>
        <w:t>3</w:t>
      </w:r>
    </w:p>
    <w:p w14:paraId="558D1215" w14:textId="020C6CE1" w:rsidR="00166339" w:rsidRPr="00A66B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C750285"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6F1004" w:rsidRPr="00980D56">
        <w:rPr>
          <w:rFonts w:cs="Arial"/>
          <w:sz w:val="22"/>
          <w:szCs w:val="22"/>
        </w:rPr>
        <w:t>8.17.2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BF6673A"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B0AEF">
        <w:rPr>
          <w:rFonts w:cs="Arial"/>
          <w:sz w:val="22"/>
          <w:szCs w:val="22"/>
        </w:rPr>
        <w:t xml:space="preserve">Discussion on </w:t>
      </w:r>
      <w:r w:rsidR="00952003">
        <w:rPr>
          <w:rFonts w:cs="Arial"/>
          <w:sz w:val="22"/>
          <w:szCs w:val="22"/>
        </w:rPr>
        <w:t>temporary</w:t>
      </w:r>
      <w:r w:rsidR="009B0AEF">
        <w:rPr>
          <w:rFonts w:cs="Arial"/>
          <w:sz w:val="22"/>
          <w:szCs w:val="22"/>
        </w:rPr>
        <w:t xml:space="preserve"> capability </w:t>
      </w:r>
      <w:r w:rsidR="003A0B7C">
        <w:rPr>
          <w:rFonts w:cs="Arial"/>
          <w:sz w:val="22"/>
          <w:szCs w:val="22"/>
        </w:rPr>
        <w:t>restriction</w:t>
      </w:r>
      <w:r w:rsidR="009B0AEF">
        <w:rPr>
          <w:rFonts w:cs="Arial"/>
          <w:sz w:val="22"/>
          <w:szCs w:val="22"/>
        </w:rPr>
        <w:t xml:space="preserve"> </w:t>
      </w:r>
      <w:r w:rsidR="00711828" w:rsidRPr="00A66B87">
        <w:rPr>
          <w:rFonts w:cs="Arial" w:hint="eastAsia"/>
          <w:sz w:val="22"/>
          <w:szCs w:val="22"/>
        </w:rPr>
        <w:t>for</w:t>
      </w:r>
      <w:r w:rsidR="00711828" w:rsidRPr="00A66B87">
        <w:rPr>
          <w:rFonts w:cs="Arial"/>
          <w:sz w:val="22"/>
          <w:szCs w:val="22"/>
        </w:rPr>
        <w:t xml:space="preserve"> </w:t>
      </w:r>
      <w:r w:rsidR="00462F13" w:rsidRPr="00A66B87">
        <w:rPr>
          <w:rFonts w:cs="Arial"/>
          <w:sz w:val="22"/>
          <w:szCs w:val="22"/>
        </w:rPr>
        <w:t>R</w:t>
      </w:r>
      <w:r w:rsidR="00462F13" w:rsidRPr="00A66B87">
        <w:rPr>
          <w:rFonts w:cs="Arial" w:hint="eastAsia"/>
          <w:sz w:val="22"/>
          <w:szCs w:val="22"/>
        </w:rPr>
        <w:t>el</w:t>
      </w:r>
      <w:r w:rsidR="00462F13" w:rsidRPr="00A66B87">
        <w:rPr>
          <w:rFonts w:cs="Arial"/>
          <w:sz w:val="22"/>
          <w:szCs w:val="22"/>
        </w:rPr>
        <w:t>-18 M</w:t>
      </w:r>
      <w:r w:rsidR="00462F13" w:rsidRPr="00A66B87">
        <w:rPr>
          <w:rFonts w:cs="Arial" w:hint="eastAsia"/>
          <w:sz w:val="22"/>
          <w:szCs w:val="22"/>
        </w:rPr>
        <w:t>ulti-</w:t>
      </w:r>
      <w:r w:rsidR="00462F13" w:rsidRPr="00A66B87">
        <w:rPr>
          <w:rFonts w:cs="Arial"/>
          <w:sz w:val="22"/>
          <w:szCs w:val="22"/>
        </w:rPr>
        <w:t>SIM</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632DF5A" w14:textId="78309313" w:rsidR="00EE030C" w:rsidRPr="00715C66" w:rsidRDefault="0013120E" w:rsidP="00715C66">
      <w:pPr>
        <w:spacing w:before="120"/>
        <w:rPr>
          <w:rFonts w:eastAsiaTheme="minorEastAsia"/>
          <w:lang w:val="en-GB" w:eastAsia="zh-CN"/>
        </w:rPr>
      </w:pPr>
      <w:r w:rsidRPr="00715C66">
        <w:rPr>
          <w:rFonts w:eastAsiaTheme="minorEastAsia"/>
          <w:lang w:val="en-GB" w:eastAsia="zh-CN"/>
        </w:rPr>
        <w:t xml:space="preserve">For </w:t>
      </w:r>
      <w:r w:rsidR="00376904">
        <w:rPr>
          <w:rFonts w:eastAsiaTheme="minorEastAsia"/>
          <w:lang w:val="en-GB" w:eastAsia="zh-CN"/>
        </w:rPr>
        <w:t>m</w:t>
      </w:r>
      <w:r w:rsidRPr="00715C66">
        <w:rPr>
          <w:rFonts w:eastAsiaTheme="minorEastAsia"/>
          <w:lang w:val="en-GB" w:eastAsia="zh-CN"/>
        </w:rPr>
        <w:t>ulti-SIM (MUSIM) device</w:t>
      </w:r>
      <w:r w:rsidR="00AE64E8">
        <w:rPr>
          <w:rFonts w:eastAsiaTheme="minorEastAsia"/>
          <w:lang w:val="en-GB" w:eastAsia="zh-CN"/>
        </w:rPr>
        <w:t xml:space="preserve"> supporting</w:t>
      </w:r>
      <w:r w:rsidR="00CE47CC">
        <w:rPr>
          <w:rFonts w:eastAsiaTheme="minorEastAsia"/>
          <w:lang w:val="en-GB" w:eastAsia="zh-CN"/>
        </w:rPr>
        <w:t xml:space="preserve"> dual active</w:t>
      </w:r>
      <w:r w:rsidR="00F5435F">
        <w:rPr>
          <w:rFonts w:eastAsiaTheme="minorEastAsia"/>
          <w:lang w:val="en-GB" w:eastAsia="zh-CN"/>
        </w:rPr>
        <w:t xml:space="preserve"> mode</w:t>
      </w:r>
      <w:r w:rsidR="002C573F" w:rsidRPr="00715C66">
        <w:rPr>
          <w:rFonts w:eastAsiaTheme="minorEastAsia"/>
          <w:lang w:val="en-GB" w:eastAsia="zh-CN"/>
        </w:rPr>
        <w:t>, t</w:t>
      </w:r>
      <w:r w:rsidR="00740FDA" w:rsidRPr="00715C66">
        <w:rPr>
          <w:rFonts w:eastAsiaTheme="minorEastAsia"/>
          <w:lang w:val="en-GB" w:eastAsia="zh-CN"/>
        </w:rPr>
        <w:t xml:space="preserve">o use the hardware efficiently and economically, </w:t>
      </w:r>
      <w:r w:rsidR="00446656">
        <w:rPr>
          <w:rFonts w:eastAsiaTheme="minorEastAsia"/>
          <w:lang w:val="en-GB" w:eastAsia="zh-CN"/>
        </w:rPr>
        <w:t>part</w:t>
      </w:r>
      <w:r w:rsidR="00446656" w:rsidRPr="00715C66">
        <w:rPr>
          <w:rFonts w:eastAsiaTheme="minorEastAsia"/>
          <w:lang w:val="en-GB" w:eastAsia="zh-CN"/>
        </w:rPr>
        <w:t xml:space="preserve"> </w:t>
      </w:r>
      <w:r w:rsidR="00B869F9" w:rsidRPr="00715C66">
        <w:rPr>
          <w:rFonts w:eastAsiaTheme="minorEastAsia"/>
          <w:lang w:val="en-GB" w:eastAsia="zh-CN"/>
        </w:rPr>
        <w:t xml:space="preserve">of </w:t>
      </w:r>
      <w:r w:rsidR="003F7820" w:rsidRPr="00715C66">
        <w:rPr>
          <w:rFonts w:eastAsiaTheme="minorEastAsia"/>
          <w:lang w:val="en-GB" w:eastAsia="zh-CN"/>
        </w:rPr>
        <w:t>capabilities</w:t>
      </w:r>
      <w:r w:rsidR="000F3D03">
        <w:rPr>
          <w:rFonts w:eastAsiaTheme="minorEastAsia"/>
          <w:lang w:val="en-GB" w:eastAsia="zh-CN"/>
        </w:rPr>
        <w:t>/RF resources are</w:t>
      </w:r>
      <w:r w:rsidRPr="00715C66">
        <w:rPr>
          <w:rFonts w:eastAsiaTheme="minorEastAsia"/>
          <w:lang w:val="en-GB" w:eastAsia="zh-CN"/>
        </w:rPr>
        <w:t xml:space="preserve"> shared by </w:t>
      </w:r>
      <w:r w:rsidR="00446656">
        <w:rPr>
          <w:rFonts w:eastAsiaTheme="minorEastAsia"/>
          <w:lang w:val="en-GB" w:eastAsia="zh-CN"/>
        </w:rPr>
        <w:t>the</w:t>
      </w:r>
      <w:r w:rsidR="00446656" w:rsidRPr="00715C66">
        <w:rPr>
          <w:rFonts w:eastAsiaTheme="minorEastAsia"/>
          <w:lang w:val="en-GB" w:eastAsia="zh-CN"/>
        </w:rPr>
        <w:t xml:space="preserve"> </w:t>
      </w:r>
      <w:r w:rsidR="00714905" w:rsidRPr="00715C66">
        <w:rPr>
          <w:rFonts w:eastAsiaTheme="minorEastAsia"/>
          <w:lang w:val="en-GB" w:eastAsia="zh-CN"/>
        </w:rPr>
        <w:t>SIMs</w:t>
      </w:r>
      <w:r w:rsidR="00204226" w:rsidRPr="00715C66">
        <w:rPr>
          <w:rFonts w:eastAsiaTheme="minorEastAsia"/>
          <w:lang w:val="en-GB" w:eastAsia="zh-CN"/>
        </w:rPr>
        <w:t xml:space="preserve">, and </w:t>
      </w:r>
      <w:r w:rsidR="002D274E" w:rsidRPr="00715C66">
        <w:rPr>
          <w:rFonts w:eastAsiaTheme="minorEastAsia"/>
          <w:lang w:val="en-GB" w:eastAsia="zh-CN"/>
        </w:rPr>
        <w:t xml:space="preserve">dynamically </w:t>
      </w:r>
      <w:r w:rsidR="008A76C1">
        <w:rPr>
          <w:rFonts w:eastAsiaTheme="minorEastAsia"/>
          <w:lang w:val="en-GB" w:eastAsia="zh-CN"/>
        </w:rPr>
        <w:t>switched</w:t>
      </w:r>
      <w:r w:rsidR="008A76C1" w:rsidRPr="00715C66">
        <w:rPr>
          <w:rFonts w:eastAsiaTheme="minorEastAsia"/>
          <w:lang w:val="en-GB" w:eastAsia="zh-CN"/>
        </w:rPr>
        <w:t xml:space="preserve"> </w:t>
      </w:r>
      <w:r w:rsidR="002D274E" w:rsidRPr="00715C66">
        <w:rPr>
          <w:rFonts w:eastAsiaTheme="minorEastAsia"/>
          <w:lang w:val="en-GB" w:eastAsia="zh-CN"/>
        </w:rPr>
        <w:t>between the SIMs.</w:t>
      </w:r>
      <w:r w:rsidR="00B16549" w:rsidRPr="00715C66">
        <w:rPr>
          <w:rFonts w:eastAsiaTheme="minorEastAsia"/>
          <w:lang w:val="en-GB" w:eastAsia="zh-CN"/>
        </w:rPr>
        <w:t xml:space="preserve"> </w:t>
      </w:r>
      <w:r w:rsidR="00AD5C2F">
        <w:rPr>
          <w:rFonts w:eastAsiaTheme="minorEastAsia"/>
          <w:lang w:val="en-GB" w:eastAsia="zh-CN"/>
        </w:rPr>
        <w:t>When</w:t>
      </w:r>
      <w:r w:rsidR="00880E83">
        <w:rPr>
          <w:rFonts w:eastAsiaTheme="minorEastAsia"/>
          <w:lang w:val="en-GB" w:eastAsia="zh-CN"/>
        </w:rPr>
        <w:t xml:space="preserve"> some of </w:t>
      </w:r>
      <w:r w:rsidR="00465C1C">
        <w:rPr>
          <w:rFonts w:eastAsiaTheme="minorEastAsia"/>
          <w:lang w:val="en-GB" w:eastAsia="zh-CN"/>
        </w:rPr>
        <w:t xml:space="preserve">UE </w:t>
      </w:r>
      <w:r w:rsidR="00880E83">
        <w:rPr>
          <w:rFonts w:eastAsiaTheme="minorEastAsia"/>
          <w:lang w:val="en-GB" w:eastAsia="zh-CN"/>
        </w:rPr>
        <w:t xml:space="preserve">capabilities are switched from </w:t>
      </w:r>
      <w:r w:rsidR="000F3D03">
        <w:rPr>
          <w:rFonts w:eastAsiaTheme="minorEastAsia"/>
          <w:lang w:val="en-GB" w:eastAsia="zh-CN"/>
        </w:rPr>
        <w:t xml:space="preserve">network </w:t>
      </w:r>
      <w:r w:rsidR="00880E83">
        <w:rPr>
          <w:rFonts w:eastAsiaTheme="minorEastAsia"/>
          <w:lang w:val="en-GB" w:eastAsia="zh-CN"/>
        </w:rPr>
        <w:t xml:space="preserve">A to </w:t>
      </w:r>
      <w:r w:rsidR="000F3D03">
        <w:rPr>
          <w:rFonts w:eastAsiaTheme="minorEastAsia"/>
          <w:lang w:val="en-GB" w:eastAsia="zh-CN"/>
        </w:rPr>
        <w:t xml:space="preserve">network </w:t>
      </w:r>
      <w:r w:rsidR="00880E83">
        <w:rPr>
          <w:rFonts w:eastAsiaTheme="minorEastAsia"/>
          <w:lang w:val="en-GB" w:eastAsia="zh-CN"/>
        </w:rPr>
        <w:t>B</w:t>
      </w:r>
      <w:r w:rsidR="00B16500">
        <w:rPr>
          <w:rFonts w:eastAsiaTheme="minorEastAsia"/>
          <w:lang w:val="en-GB" w:eastAsia="zh-CN"/>
        </w:rPr>
        <w:t>,</w:t>
      </w:r>
      <w:r w:rsidR="00A84D51">
        <w:rPr>
          <w:rFonts w:eastAsiaTheme="minorEastAsia"/>
          <w:lang w:val="en-GB" w:eastAsia="zh-CN"/>
        </w:rPr>
        <w:t xml:space="preserve"> if</w:t>
      </w:r>
      <w:r w:rsidR="00760258">
        <w:rPr>
          <w:rFonts w:eastAsiaTheme="minorEastAsia"/>
          <w:lang w:val="en-GB" w:eastAsia="zh-CN"/>
        </w:rPr>
        <w:t xml:space="preserve"> </w:t>
      </w:r>
      <w:r w:rsidR="00203392">
        <w:rPr>
          <w:rFonts w:eastAsiaTheme="minorEastAsia"/>
          <w:lang w:val="en-GB" w:eastAsia="zh-CN"/>
        </w:rPr>
        <w:t>the network A</w:t>
      </w:r>
      <w:r w:rsidR="00760258">
        <w:rPr>
          <w:rFonts w:eastAsiaTheme="minorEastAsia"/>
          <w:lang w:val="en-GB" w:eastAsia="zh-CN"/>
        </w:rPr>
        <w:t xml:space="preserve"> </w:t>
      </w:r>
      <w:r w:rsidR="003C25AA">
        <w:rPr>
          <w:rFonts w:eastAsiaTheme="minorEastAsia"/>
          <w:lang w:val="en-GB" w:eastAsia="zh-CN"/>
        </w:rPr>
        <w:t xml:space="preserve">is not aware of </w:t>
      </w:r>
      <w:r w:rsidR="00B16500">
        <w:rPr>
          <w:rFonts w:eastAsiaTheme="minorEastAsia"/>
          <w:lang w:val="en-GB" w:eastAsia="zh-CN"/>
        </w:rPr>
        <w:t xml:space="preserve">this </w:t>
      </w:r>
      <w:r w:rsidR="004C4F65" w:rsidRPr="00715C66">
        <w:rPr>
          <w:rFonts w:eastAsiaTheme="minorEastAsia"/>
          <w:lang w:val="en-GB" w:eastAsia="zh-CN"/>
        </w:rPr>
        <w:t xml:space="preserve">temporary </w:t>
      </w:r>
      <w:r w:rsidR="004C4F65">
        <w:rPr>
          <w:rFonts w:eastAsiaTheme="minorEastAsia"/>
          <w:lang w:val="en-GB" w:eastAsia="zh-CN"/>
        </w:rPr>
        <w:t xml:space="preserve">capability </w:t>
      </w:r>
      <w:r w:rsidR="00A014C3">
        <w:rPr>
          <w:rFonts w:eastAsiaTheme="minorEastAsia"/>
          <w:lang w:val="en-GB" w:eastAsia="zh-CN"/>
        </w:rPr>
        <w:t xml:space="preserve">restriction </w:t>
      </w:r>
      <w:r w:rsidR="006F6C57">
        <w:rPr>
          <w:rFonts w:eastAsiaTheme="minorEastAsia"/>
          <w:lang w:val="en-GB" w:eastAsia="zh-CN"/>
        </w:rPr>
        <w:t>of the UE</w:t>
      </w:r>
      <w:r w:rsidR="00880E83">
        <w:rPr>
          <w:rFonts w:eastAsiaTheme="minorEastAsia"/>
          <w:lang w:val="en-GB" w:eastAsia="zh-CN"/>
        </w:rPr>
        <w:t xml:space="preserve">, </w:t>
      </w:r>
      <w:r w:rsidR="00740FDA" w:rsidRPr="00715C66">
        <w:rPr>
          <w:rFonts w:eastAsiaTheme="minorEastAsia"/>
          <w:lang w:val="en-GB" w:eastAsia="zh-CN"/>
        </w:rPr>
        <w:t xml:space="preserve">there may be data loss due to demodulation failure and wasting radio resources. To </w:t>
      </w:r>
      <w:r w:rsidR="00997FF6" w:rsidRPr="00715C66">
        <w:rPr>
          <w:rFonts w:eastAsiaTheme="minorEastAsia"/>
          <w:lang w:val="en-GB" w:eastAsia="zh-CN"/>
        </w:rPr>
        <w:t xml:space="preserve">address </w:t>
      </w:r>
      <w:r w:rsidR="0070536D" w:rsidRPr="00715C66">
        <w:rPr>
          <w:rFonts w:eastAsiaTheme="minorEastAsia"/>
          <w:lang w:val="en-GB" w:eastAsia="zh-CN"/>
        </w:rPr>
        <w:t>this issue</w:t>
      </w:r>
      <w:r w:rsidR="00740FDA" w:rsidRPr="00715C66">
        <w:rPr>
          <w:rFonts w:eastAsiaTheme="minorEastAsia"/>
          <w:lang w:val="en-GB" w:eastAsia="zh-CN"/>
        </w:rPr>
        <w:t>,</w:t>
      </w:r>
      <w:r w:rsidR="00B73E64"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7336D1">
        <w:rPr>
          <w:rFonts w:eastAsiaTheme="minorEastAsia"/>
          <w:lang w:val="en-GB" w:eastAsia="zh-CN"/>
        </w:rPr>
        <w:t xml:space="preserve"> </w:t>
      </w:r>
      <w:r w:rsidR="00384C75">
        <w:rPr>
          <w:rFonts w:eastAsiaTheme="minorEastAsia"/>
          <w:lang w:val="en-GB" w:eastAsia="zh-CN"/>
        </w:rPr>
        <w:t>in</w:t>
      </w:r>
      <w:r w:rsidR="007336D1">
        <w:rPr>
          <w:rFonts w:eastAsiaTheme="minorEastAsia"/>
          <w:lang w:val="en-GB" w:eastAsia="zh-CN"/>
        </w:rPr>
        <w:t xml:space="preserve"> </w:t>
      </w:r>
      <w:r w:rsidR="007336D1" w:rsidRPr="00715C66">
        <w:rPr>
          <w:rFonts w:eastAsiaTheme="minorEastAsia"/>
          <w:lang w:val="en-GB" w:eastAsia="zh-CN"/>
        </w:rPr>
        <w:t>R</w:t>
      </w:r>
      <w:bookmarkStart w:id="2" w:name="_GoBack"/>
      <w:bookmarkEnd w:id="2"/>
      <w:r w:rsidR="007336D1" w:rsidRPr="00715C66">
        <w:rPr>
          <w:rFonts w:eastAsiaTheme="minorEastAsia"/>
          <w:lang w:val="en-GB" w:eastAsia="zh-CN"/>
        </w:rPr>
        <w:t>el-18 MUSIM WI</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ED36B5E"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p w14:paraId="7FCAC505" w14:textId="77777777" w:rsidR="00460F86" w:rsidRPr="00183E97" w:rsidRDefault="00460F86" w:rsidP="00460F86">
            <w:pPr>
              <w:spacing w:after="0"/>
              <w:rPr>
                <w:bCs/>
              </w:rPr>
            </w:pPr>
          </w:p>
          <w:p w14:paraId="2448E016" w14:textId="4B9753AD" w:rsidR="002E5A1F" w:rsidRPr="00183E97" w:rsidRDefault="00460F86" w:rsidP="007B54FA">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0F8CE35D" w14:textId="0B21D44F" w:rsidR="002769AA" w:rsidRDefault="00AF5BC0" w:rsidP="0080295F">
      <w:pPr>
        <w:spacing w:before="120"/>
        <w:rPr>
          <w:rFonts w:eastAsiaTheme="minorEastAsia"/>
          <w:lang w:eastAsia="zh-CN"/>
        </w:rPr>
      </w:pPr>
      <w:r>
        <w:rPr>
          <w:rFonts w:eastAsiaTheme="minorEastAsia"/>
          <w:lang w:val="en-GB" w:eastAsia="zh-CN"/>
        </w:rPr>
        <w:t xml:space="preserve">For this objective, </w:t>
      </w:r>
      <w:r w:rsidR="00FB073F">
        <w:rPr>
          <w:rFonts w:eastAsiaTheme="minorEastAsia"/>
          <w:lang w:val="en-GB" w:eastAsia="zh-CN"/>
        </w:rPr>
        <w:t xml:space="preserve">RAN2#119bis </w:t>
      </w:r>
      <w:r w:rsidR="00D475D5">
        <w:rPr>
          <w:rFonts w:eastAsiaTheme="minorEastAsia"/>
          <w:lang w:val="en-GB" w:eastAsia="zh-CN"/>
        </w:rPr>
        <w:t xml:space="preserve">has </w:t>
      </w:r>
      <w:r w:rsidR="00FB073F">
        <w:rPr>
          <w:rFonts w:eastAsiaTheme="minorEastAsia"/>
          <w:lang w:val="en-GB" w:eastAsia="zh-CN"/>
        </w:rPr>
        <w:t>made the below agreements:</w:t>
      </w:r>
    </w:p>
    <w:tbl>
      <w:tblPr>
        <w:tblStyle w:val="TableGrid"/>
        <w:tblW w:w="0" w:type="auto"/>
        <w:tblLook w:val="04A0" w:firstRow="1" w:lastRow="0" w:firstColumn="1" w:lastColumn="0" w:noHBand="0" w:noVBand="1"/>
      </w:tblPr>
      <w:tblGrid>
        <w:gridCol w:w="9060"/>
      </w:tblGrid>
      <w:tr w:rsidR="002769AA" w:rsidRPr="00200B03" w14:paraId="07B5018A" w14:textId="77777777" w:rsidTr="00D72F2B">
        <w:tc>
          <w:tcPr>
            <w:tcW w:w="10456" w:type="dxa"/>
          </w:tcPr>
          <w:p w14:paraId="2AFB1039" w14:textId="77777777" w:rsidR="002769AA" w:rsidRPr="003054FB" w:rsidRDefault="002769AA" w:rsidP="002D09FD">
            <w:pPr>
              <w:pStyle w:val="Agreement"/>
              <w:tabs>
                <w:tab w:val="clear" w:pos="-5030"/>
                <w:tab w:val="num" w:pos="1619"/>
              </w:tabs>
              <w:spacing w:after="0"/>
              <w:ind w:leftChars="6" w:left="372"/>
              <w:jc w:val="left"/>
              <w:rPr>
                <w:rFonts w:ascii="Times New Roman" w:hAnsi="Times New Roman"/>
                <w:szCs w:val="20"/>
              </w:rPr>
            </w:pPr>
            <w:r w:rsidRPr="00002908">
              <w:rPr>
                <w:rFonts w:ascii="Times New Roman" w:hAnsi="Times New Roman"/>
                <w:szCs w:val="20"/>
              </w:rPr>
              <w:t>T</w:t>
            </w:r>
            <w:r w:rsidRPr="003054FB">
              <w:rPr>
                <w:rFonts w:ascii="Times New Roman" w:hAnsi="Times New Roman"/>
                <w:szCs w:val="20"/>
              </w:rPr>
              <w:t>he R18 MUSIM solution should work in DC/CA and RAN sharing scenarios (but need not be optimized for RAN sharing).</w:t>
            </w:r>
          </w:p>
          <w:p w14:paraId="7CAA1F57" w14:textId="7910649F" w:rsidR="002769AA" w:rsidRPr="00C46B6C" w:rsidRDefault="002769AA" w:rsidP="002D09FD">
            <w:pPr>
              <w:pStyle w:val="Agreement"/>
              <w:tabs>
                <w:tab w:val="clear" w:pos="-5030"/>
                <w:tab w:val="num" w:pos="1619"/>
              </w:tabs>
              <w:spacing w:after="0"/>
              <w:ind w:leftChars="6" w:left="372"/>
              <w:jc w:val="left"/>
              <w:rPr>
                <w:rFonts w:ascii="Times New Roman" w:hAnsi="Times New Roman"/>
                <w:szCs w:val="20"/>
              </w:rPr>
            </w:pPr>
            <w:r w:rsidRPr="002D19E3">
              <w:rPr>
                <w:rFonts w:ascii="Times New Roman" w:hAnsi="Times New Roman"/>
                <w:szCs w:val="20"/>
              </w:rPr>
              <w:t>RAN2 aims to address at least the Scenario 1: the UE in network A in RRC_CONNECTED indicates (i.e. adds/removes) its preference on temporary U</w:t>
            </w:r>
            <w:r w:rsidRPr="00C46B6C">
              <w:rPr>
                <w:rFonts w:ascii="Times New Roman" w:hAnsi="Times New Roman"/>
                <w:szCs w:val="20"/>
              </w:rPr>
              <w:t xml:space="preserve">E capability due start/stop connection in NW B. This can be e.g. CA/DC capability restriction. </w:t>
            </w:r>
          </w:p>
          <w:p w14:paraId="25813522" w14:textId="6D32FEDF"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2</w:t>
            </w:r>
            <w:r w:rsidR="00227C7D" w:rsidRPr="00200B03">
              <w:rPr>
                <w:rFonts w:ascii="Times New Roman" w:hAnsi="Times New Roman"/>
                <w:szCs w:val="20"/>
              </w:rPr>
              <w:t xml:space="preserve"> </w:t>
            </w:r>
            <w:r w:rsidRPr="00200B03">
              <w:rPr>
                <w:rFonts w:ascii="Times New Roman" w:hAnsi="Times New Roman"/>
                <w:szCs w:val="20"/>
              </w:rPr>
              <w:t xml:space="preserve">The following is assumed when defining the solution: </w:t>
            </w:r>
          </w:p>
          <w:p w14:paraId="68E01BD0"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 xml:space="preserve">The two networks are independent (i.e. no inter-network communication); </w:t>
            </w:r>
          </w:p>
          <w:p w14:paraId="7897D8D2"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 xml:space="preserve">The Core Network is not aware of the temporary restrictions of the UE capability; </w:t>
            </w:r>
          </w:p>
          <w:p w14:paraId="7465DD75" w14:textId="48124975"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 xml:space="preserve">1: RAN2 can discuss NW A MN-SN coordination of Rel-18 MUSIM temporary capability restrictions due to UE being configured with NR-DC in NW A. </w:t>
            </w:r>
          </w:p>
          <w:p w14:paraId="02EDC45F"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RAN2 thinks MN-SN coordination for Rel-17 MUSIM gaps requires WI clarification in RAN</w:t>
            </w:r>
          </w:p>
          <w:p w14:paraId="76933585"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RAN2 needs to discuss which UE capabilities can be impacted by sharing of resources between the MUSIM links.</w:t>
            </w:r>
          </w:p>
          <w:p w14:paraId="08791453"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RAN2 aims to prioritize only few solutions and avoid multiple solutions for the same problem (FFS pending on solution details).</w:t>
            </w:r>
          </w:p>
          <w:p w14:paraId="280D7903" w14:textId="77777777" w:rsidR="002769AA" w:rsidRPr="00200B03" w:rsidRDefault="002769AA" w:rsidP="002D09FD">
            <w:pPr>
              <w:pStyle w:val="Doc-text2"/>
              <w:ind w:leftChars="6" w:left="375"/>
              <w:rPr>
                <w:rFonts w:ascii="Times New Roman" w:hAnsi="Times New Roman"/>
                <w:szCs w:val="20"/>
              </w:rPr>
            </w:pPr>
          </w:p>
          <w:p w14:paraId="27E83F29" w14:textId="47CB6F9B" w:rsidR="002769AA" w:rsidRPr="00200B03" w:rsidRDefault="002769AA" w:rsidP="002D09FD">
            <w:pPr>
              <w:pStyle w:val="Agreement"/>
              <w:tabs>
                <w:tab w:val="clear" w:pos="-5030"/>
                <w:tab w:val="num" w:pos="1619"/>
              </w:tabs>
              <w:spacing w:after="0"/>
              <w:ind w:leftChars="6" w:left="372"/>
              <w:jc w:val="left"/>
              <w:rPr>
                <w:rFonts w:ascii="Times New Roman" w:hAnsi="Times New Roman"/>
                <w:bCs/>
                <w:szCs w:val="20"/>
              </w:rPr>
            </w:pPr>
            <w:r w:rsidRPr="00200B03">
              <w:rPr>
                <w:rFonts w:ascii="Times New Roman" w:hAnsi="Times New Roman"/>
                <w:szCs w:val="20"/>
              </w:rPr>
              <w:t xml:space="preserve">A7: The UE can initiate </w:t>
            </w:r>
            <w:r w:rsidR="007B0977" w:rsidRPr="00200B03">
              <w:rPr>
                <w:rFonts w:ascii="Times New Roman" w:hAnsi="Times New Roman"/>
                <w:szCs w:val="20"/>
              </w:rPr>
              <w:t>signalling</w:t>
            </w:r>
            <w:r w:rsidRPr="00200B03">
              <w:rPr>
                <w:rFonts w:ascii="Times New Roman" w:hAnsi="Times New Roman"/>
                <w:szCs w:val="20"/>
              </w:rPr>
              <w:t xml:space="preserve"> for UE capability restrictions on NW A if NW A allows it. The specification will not capture NW B events which can cause such need. </w:t>
            </w:r>
          </w:p>
          <w:p w14:paraId="13CBBDEC" w14:textId="77777777" w:rsidR="002769AA" w:rsidRPr="00200B03" w:rsidRDefault="002769AA" w:rsidP="002D09FD">
            <w:pPr>
              <w:pStyle w:val="Doc-text2"/>
              <w:ind w:leftChars="6" w:left="375"/>
              <w:rPr>
                <w:rFonts w:ascii="Times New Roman" w:hAnsi="Times New Roman"/>
                <w:szCs w:val="20"/>
              </w:rPr>
            </w:pPr>
          </w:p>
          <w:p w14:paraId="0A41B8CA"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iCs/>
                <w:szCs w:val="20"/>
              </w:rPr>
            </w:pPr>
            <w:r w:rsidRPr="00200B03">
              <w:rPr>
                <w:rFonts w:ascii="Times New Roman" w:hAnsi="Times New Roman"/>
                <w:szCs w:val="20"/>
              </w:rPr>
              <w:t xml:space="preserve">A4: RAN2 to discuss whether the following UE capabilities (not a complete list) are impacted for dual-active MUSIM: MIMO layers, BC capabilities, Measurement capabilities, Bandwidth, </w:t>
            </w:r>
            <w:proofErr w:type="spellStart"/>
            <w:r w:rsidRPr="00200B03">
              <w:rPr>
                <w:rFonts w:ascii="Times New Roman" w:hAnsi="Times New Roman"/>
                <w:i/>
                <w:szCs w:val="20"/>
              </w:rPr>
              <w:t>srs-TxSwitch</w:t>
            </w:r>
            <w:proofErr w:type="spellEnd"/>
            <w:r w:rsidRPr="00200B03">
              <w:rPr>
                <w:rFonts w:ascii="Times New Roman" w:hAnsi="Times New Roman"/>
                <w:i/>
                <w:szCs w:val="20"/>
              </w:rPr>
              <w:t xml:space="preserve">, </w:t>
            </w:r>
            <w:r w:rsidRPr="00200B03">
              <w:rPr>
                <w:rFonts w:ascii="Times New Roman" w:hAnsi="Times New Roman"/>
                <w:iCs/>
                <w:szCs w:val="20"/>
              </w:rPr>
              <w:t xml:space="preserve">UL </w:t>
            </w:r>
            <w:proofErr w:type="spellStart"/>
            <w:r w:rsidRPr="00200B03">
              <w:rPr>
                <w:rFonts w:ascii="Times New Roman" w:hAnsi="Times New Roman"/>
                <w:iCs/>
                <w:szCs w:val="20"/>
              </w:rPr>
              <w:t>tx</w:t>
            </w:r>
            <w:proofErr w:type="spellEnd"/>
            <w:r w:rsidRPr="00200B03">
              <w:rPr>
                <w:rFonts w:ascii="Times New Roman" w:hAnsi="Times New Roman"/>
                <w:iCs/>
                <w:szCs w:val="20"/>
              </w:rPr>
              <w:t xml:space="preserve"> power, Power Class. </w:t>
            </w:r>
          </w:p>
          <w:p w14:paraId="165ADDC0" w14:textId="77777777" w:rsidR="002769AA" w:rsidRPr="00200B03" w:rsidRDefault="002769AA" w:rsidP="002D09FD">
            <w:pPr>
              <w:pStyle w:val="Doc-text2"/>
              <w:ind w:leftChars="6" w:left="375"/>
              <w:rPr>
                <w:rFonts w:ascii="Times New Roman" w:hAnsi="Times New Roman"/>
                <w:szCs w:val="20"/>
              </w:rPr>
            </w:pPr>
          </w:p>
          <w:p w14:paraId="36F9C35A"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26C81ACE" w14:textId="77777777" w:rsidR="002769AA" w:rsidRPr="00200B03" w:rsidRDefault="002769AA" w:rsidP="002D09FD">
            <w:pPr>
              <w:pStyle w:val="Doc-text2"/>
              <w:ind w:left="0" w:firstLine="0"/>
              <w:rPr>
                <w:rFonts w:ascii="Times New Roman" w:hAnsi="Times New Roman"/>
                <w:szCs w:val="20"/>
              </w:rPr>
            </w:pPr>
          </w:p>
          <w:p w14:paraId="65B912C5"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081209C7"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Do not consider solution B4 in Rel-18 (since it may have CN impacts which are precluded in this WI)</w:t>
            </w:r>
          </w:p>
          <w:p w14:paraId="370DD496" w14:textId="77777777" w:rsidR="002769AA" w:rsidRPr="00200B03" w:rsidRDefault="002769AA" w:rsidP="002D09FD">
            <w:pPr>
              <w:pStyle w:val="Agreement"/>
              <w:numPr>
                <w:ilvl w:val="0"/>
                <w:numId w:val="0"/>
              </w:numPr>
              <w:ind w:leftChars="186" w:left="372"/>
              <w:rPr>
                <w:rFonts w:ascii="Times New Roman" w:hAnsi="Times New Roman"/>
                <w:szCs w:val="20"/>
              </w:rPr>
            </w:pPr>
            <w:r w:rsidRPr="00200B03">
              <w:rPr>
                <w:rFonts w:ascii="Times New Roman" w:hAnsi="Times New Roman"/>
                <w:szCs w:val="20"/>
              </w:rPr>
              <w:t>B1: For UAI based solution, the following steps can be used as a baseline:</w:t>
            </w:r>
          </w:p>
          <w:p w14:paraId="28A1484C" w14:textId="551118A8" w:rsidR="002769AA" w:rsidRPr="00200B03" w:rsidRDefault="002769AA" w:rsidP="002D09FD">
            <w:pPr>
              <w:pStyle w:val="Agreement"/>
              <w:numPr>
                <w:ilvl w:val="0"/>
                <w:numId w:val="0"/>
              </w:numPr>
              <w:ind w:leftChars="186" w:left="372"/>
              <w:rPr>
                <w:rFonts w:ascii="Times New Roman" w:hAnsi="Times New Roman"/>
                <w:bCs/>
                <w:iCs/>
                <w:szCs w:val="20"/>
              </w:rPr>
            </w:pPr>
            <w:r w:rsidRPr="00200B03">
              <w:rPr>
                <w:rFonts w:ascii="Times New Roman" w:hAnsi="Times New Roman"/>
                <w:iCs/>
                <w:szCs w:val="20"/>
              </w:rPr>
              <w:t xml:space="preserve">The UE is in Connected Mode on NW </w:t>
            </w:r>
            <w:proofErr w:type="gramStart"/>
            <w:r w:rsidRPr="00200B03">
              <w:rPr>
                <w:rFonts w:ascii="Times New Roman" w:hAnsi="Times New Roman"/>
                <w:iCs/>
                <w:szCs w:val="20"/>
              </w:rPr>
              <w:t>A .</w:t>
            </w:r>
            <w:proofErr w:type="gramEnd"/>
          </w:p>
          <w:p w14:paraId="4E5F623A" w14:textId="77777777" w:rsidR="002769AA" w:rsidRPr="00200B03" w:rsidRDefault="002769AA" w:rsidP="002D09FD">
            <w:pPr>
              <w:pStyle w:val="Agreement"/>
              <w:numPr>
                <w:ilvl w:val="0"/>
                <w:numId w:val="0"/>
              </w:numPr>
              <w:ind w:leftChars="186" w:left="372"/>
              <w:rPr>
                <w:rFonts w:ascii="Times New Roman" w:hAnsi="Times New Roman"/>
                <w:bCs/>
                <w:iCs/>
                <w:szCs w:val="20"/>
              </w:rPr>
            </w:pPr>
            <w:r w:rsidRPr="00200B03">
              <w:rPr>
                <w:rFonts w:ascii="Times New Roman" w:hAnsi="Times New Roman"/>
                <w:iCs/>
                <w:szCs w:val="20"/>
              </w:rPr>
              <w:t>The UE is configured for UE capability update via UAI.</w:t>
            </w:r>
          </w:p>
          <w:p w14:paraId="3C482403" w14:textId="0AA3384A" w:rsidR="002769AA" w:rsidRPr="00200B03" w:rsidRDefault="002769AA" w:rsidP="002D09FD">
            <w:pPr>
              <w:pStyle w:val="Agreement"/>
              <w:numPr>
                <w:ilvl w:val="0"/>
                <w:numId w:val="0"/>
              </w:numPr>
              <w:ind w:leftChars="186" w:left="372"/>
              <w:rPr>
                <w:rFonts w:ascii="Times New Roman" w:hAnsi="Times New Roman"/>
                <w:bCs/>
                <w:iCs/>
                <w:szCs w:val="20"/>
              </w:rPr>
            </w:pPr>
            <w:r w:rsidRPr="00200B03">
              <w:rPr>
                <w:rFonts w:ascii="Times New Roman" w:hAnsi="Times New Roman"/>
                <w:iCs/>
                <w:szCs w:val="20"/>
              </w:rPr>
              <w:t>The UE intends to start or stop connection with NW B or is already in Connected mode in NW B.</w:t>
            </w:r>
          </w:p>
          <w:p w14:paraId="369A51DF" w14:textId="05D0740F" w:rsidR="002769AA" w:rsidRPr="00200B03" w:rsidRDefault="002769AA" w:rsidP="002D09FD">
            <w:pPr>
              <w:pStyle w:val="Agreement"/>
              <w:numPr>
                <w:ilvl w:val="0"/>
                <w:numId w:val="0"/>
              </w:numPr>
              <w:ind w:leftChars="186" w:left="372"/>
              <w:rPr>
                <w:rFonts w:ascii="Times New Roman" w:hAnsi="Times New Roman"/>
                <w:bCs/>
                <w:iCs/>
                <w:szCs w:val="20"/>
              </w:rPr>
            </w:pPr>
            <w:r w:rsidRPr="00200B03">
              <w:rPr>
                <w:rFonts w:ascii="Times New Roman" w:hAnsi="Times New Roman"/>
                <w:iCs/>
                <w:szCs w:val="20"/>
              </w:rPr>
              <w:t>The UE requests a change (restriction or removal of restriction) of the UE capabilities at NW A via UAI.</w:t>
            </w:r>
          </w:p>
          <w:p w14:paraId="59439620" w14:textId="16742192" w:rsidR="002769AA" w:rsidRPr="00200B03" w:rsidRDefault="002769AA" w:rsidP="002D09FD">
            <w:pPr>
              <w:pStyle w:val="Agreement"/>
              <w:numPr>
                <w:ilvl w:val="0"/>
                <w:numId w:val="0"/>
              </w:numPr>
              <w:ind w:leftChars="186" w:left="372"/>
              <w:rPr>
                <w:rFonts w:ascii="Times New Roman" w:hAnsi="Times New Roman"/>
                <w:bCs/>
                <w:iCs/>
                <w:szCs w:val="20"/>
              </w:rPr>
            </w:pPr>
            <w:r w:rsidRPr="00200B03">
              <w:rPr>
                <w:rFonts w:ascii="Times New Roman" w:hAnsi="Times New Roman"/>
                <w:iCs/>
                <w:szCs w:val="20"/>
              </w:rPr>
              <w:t>NW A reconfigures the UE, if needed, according to its new capabilities (FFS if NW response is mandatory)</w:t>
            </w:r>
          </w:p>
          <w:p w14:paraId="10E339B9" w14:textId="15C8BB78" w:rsidR="002769AA" w:rsidRPr="00200B03" w:rsidRDefault="002769AA" w:rsidP="002D09FD">
            <w:pPr>
              <w:pStyle w:val="Agreement"/>
              <w:numPr>
                <w:ilvl w:val="0"/>
                <w:numId w:val="0"/>
              </w:numPr>
              <w:ind w:leftChars="186" w:left="372"/>
              <w:rPr>
                <w:rFonts w:ascii="Times New Roman" w:hAnsi="Times New Roman"/>
                <w:bCs/>
                <w:iCs/>
                <w:szCs w:val="20"/>
              </w:rPr>
            </w:pPr>
            <w:r w:rsidRPr="00200B03">
              <w:rPr>
                <w:rFonts w:ascii="Times New Roman" w:hAnsi="Times New Roman"/>
                <w:iCs/>
                <w:szCs w:val="20"/>
              </w:rPr>
              <w:t>The UE operates in NW A with the updated configuration.</w:t>
            </w:r>
          </w:p>
          <w:p w14:paraId="782A177D" w14:textId="77777777" w:rsidR="002769AA" w:rsidRPr="00200B03" w:rsidRDefault="002769AA" w:rsidP="002D09FD">
            <w:pPr>
              <w:pStyle w:val="Agreement"/>
              <w:numPr>
                <w:ilvl w:val="0"/>
                <w:numId w:val="0"/>
              </w:numPr>
              <w:ind w:leftChars="186" w:left="372"/>
              <w:rPr>
                <w:rFonts w:ascii="Times New Roman" w:hAnsi="Times New Roman"/>
                <w:bCs/>
                <w:iCs/>
                <w:szCs w:val="20"/>
              </w:rPr>
            </w:pPr>
          </w:p>
          <w:p w14:paraId="01D419D7" w14:textId="77777777" w:rsidR="002769AA" w:rsidRPr="00200B03" w:rsidRDefault="002769AA" w:rsidP="002D09FD">
            <w:pPr>
              <w:pStyle w:val="Agreement"/>
              <w:numPr>
                <w:ilvl w:val="0"/>
                <w:numId w:val="0"/>
              </w:numPr>
              <w:ind w:leftChars="186" w:left="372"/>
              <w:rPr>
                <w:rFonts w:ascii="Times New Roman" w:hAnsi="Times New Roman"/>
                <w:szCs w:val="20"/>
              </w:rPr>
            </w:pPr>
            <w:r w:rsidRPr="00200B03">
              <w:rPr>
                <w:rFonts w:ascii="Times New Roman" w:hAnsi="Times New Roman"/>
                <w:szCs w:val="20"/>
              </w:rPr>
              <w:t>B2: For delta-signaling of UE capability, the following steps can be used as a baseline:</w:t>
            </w:r>
          </w:p>
          <w:p w14:paraId="40EFF14C" w14:textId="3D288ADC"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is in Connected Mode in NW A.</w:t>
            </w:r>
          </w:p>
          <w:p w14:paraId="5008C02F"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is configured for UE capability update. </w:t>
            </w:r>
          </w:p>
          <w:p w14:paraId="7AC1B82B" w14:textId="309F01BA"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starts or stops connection with NW B or is already in Connected mode in NW B.</w:t>
            </w:r>
          </w:p>
          <w:p w14:paraId="74C33571" w14:textId="0346EDBE"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signals the changed UE capabilities to NW A via delta-signaling.</w:t>
            </w:r>
          </w:p>
          <w:p w14:paraId="7FE61892" w14:textId="60B422E8"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NW A reconfigures, if needed, the UE according to its new capabilities (FFS if NW response is mandatory).</w:t>
            </w:r>
          </w:p>
          <w:p w14:paraId="3949A83A" w14:textId="66C212E0"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operates in NW A with the updated configuration.</w:t>
            </w:r>
          </w:p>
          <w:p w14:paraId="59C79767" w14:textId="77777777" w:rsidR="002769AA" w:rsidRPr="00200B03" w:rsidRDefault="002769AA" w:rsidP="002D09FD">
            <w:pPr>
              <w:pStyle w:val="Agreement"/>
              <w:numPr>
                <w:ilvl w:val="0"/>
                <w:numId w:val="0"/>
              </w:numPr>
              <w:ind w:leftChars="6" w:left="372" w:hanging="360"/>
              <w:rPr>
                <w:rFonts w:ascii="Times New Roman" w:hAnsi="Times New Roman"/>
                <w:bCs/>
                <w:iCs/>
                <w:szCs w:val="20"/>
              </w:rPr>
            </w:pPr>
          </w:p>
          <w:p w14:paraId="59083E8E" w14:textId="77777777" w:rsidR="002769AA" w:rsidRPr="00200B03" w:rsidRDefault="002769AA" w:rsidP="002D09FD">
            <w:pPr>
              <w:pStyle w:val="Agreement"/>
              <w:numPr>
                <w:ilvl w:val="0"/>
                <w:numId w:val="0"/>
              </w:numPr>
              <w:ind w:leftChars="186" w:left="372"/>
              <w:rPr>
                <w:rFonts w:ascii="Times New Roman" w:hAnsi="Times New Roman"/>
                <w:szCs w:val="20"/>
              </w:rPr>
            </w:pPr>
            <w:r w:rsidRPr="00200B03">
              <w:rPr>
                <w:rFonts w:ascii="Times New Roman" w:hAnsi="Times New Roman"/>
                <w:szCs w:val="20"/>
              </w:rPr>
              <w:t>B3: The solution for the repetition of UE capability enquiry, the following steps can be used as a baseline:</w:t>
            </w:r>
          </w:p>
          <w:p w14:paraId="2C54BC42" w14:textId="6F5F27D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is in Connected Mode in NW A.</w:t>
            </w:r>
          </w:p>
          <w:p w14:paraId="49C6EE51"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is configured for UE capability update. </w:t>
            </w:r>
          </w:p>
          <w:p w14:paraId="6FB1780F" w14:textId="5E309E9C"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starts or stops connection with NW B or is already in Connected mode in NW B.</w:t>
            </w:r>
          </w:p>
          <w:p w14:paraId="0657C11A"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requests a UE </w:t>
            </w:r>
            <w:proofErr w:type="spellStart"/>
            <w:r w:rsidRPr="00200B03">
              <w:rPr>
                <w:rFonts w:ascii="Times New Roman" w:hAnsi="Times New Roman"/>
                <w:iCs/>
                <w:szCs w:val="20"/>
              </w:rPr>
              <w:t>capabilty</w:t>
            </w:r>
            <w:proofErr w:type="spellEnd"/>
            <w:r w:rsidRPr="00200B03">
              <w:rPr>
                <w:rFonts w:ascii="Times New Roman" w:hAnsi="Times New Roman"/>
                <w:iCs/>
                <w:szCs w:val="20"/>
              </w:rPr>
              <w:t xml:space="preserve"> update request.</w:t>
            </w:r>
          </w:p>
          <w:p w14:paraId="6F97BA6A" w14:textId="0A93D02A"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NW A sends </w:t>
            </w:r>
            <w:proofErr w:type="spellStart"/>
            <w:r w:rsidRPr="00200B03">
              <w:rPr>
                <w:rFonts w:ascii="Times New Roman" w:hAnsi="Times New Roman"/>
                <w:i/>
                <w:szCs w:val="20"/>
              </w:rPr>
              <w:t>UECapabilityEnquiry</w:t>
            </w:r>
            <w:proofErr w:type="spellEnd"/>
            <w:r w:rsidRPr="00200B03">
              <w:rPr>
                <w:rFonts w:ascii="Times New Roman" w:hAnsi="Times New Roman"/>
                <w:iCs/>
                <w:szCs w:val="20"/>
              </w:rPr>
              <w:t xml:space="preserve"> to the UE</w:t>
            </w:r>
          </w:p>
          <w:p w14:paraId="2AD768A6" w14:textId="29900FB9"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lastRenderedPageBreak/>
              <w:t xml:space="preserve">UE sends </w:t>
            </w:r>
            <w:proofErr w:type="spellStart"/>
            <w:r w:rsidRPr="00200B03">
              <w:rPr>
                <w:rFonts w:ascii="Times New Roman" w:hAnsi="Times New Roman"/>
                <w:i/>
                <w:szCs w:val="20"/>
              </w:rPr>
              <w:t>UECapabilityInformation</w:t>
            </w:r>
            <w:proofErr w:type="spellEnd"/>
            <w:r w:rsidRPr="00200B03">
              <w:rPr>
                <w:rFonts w:ascii="Times New Roman" w:hAnsi="Times New Roman"/>
                <w:iCs/>
                <w:szCs w:val="20"/>
              </w:rPr>
              <w:t xml:space="preserve"> to the NW A gNB.</w:t>
            </w:r>
          </w:p>
          <w:p w14:paraId="24D670C3" w14:textId="008DFA9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NW A reconfigures, if needed, the UE according to its new capabilities (FFS if NW response is mandatory.</w:t>
            </w:r>
          </w:p>
          <w:p w14:paraId="51B0B51E" w14:textId="5022B123"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operates in NW A with the updated configuration.</w:t>
            </w:r>
          </w:p>
          <w:p w14:paraId="0321164B" w14:textId="77777777" w:rsidR="002769AA" w:rsidRPr="00200B03" w:rsidRDefault="002769AA" w:rsidP="002D09FD">
            <w:pPr>
              <w:pStyle w:val="Agreement"/>
              <w:numPr>
                <w:ilvl w:val="0"/>
                <w:numId w:val="0"/>
              </w:numPr>
              <w:ind w:leftChars="186" w:left="372"/>
              <w:rPr>
                <w:rFonts w:ascii="Times New Roman" w:hAnsi="Times New Roman"/>
                <w:bCs/>
                <w:iCs/>
                <w:szCs w:val="20"/>
              </w:rPr>
            </w:pPr>
          </w:p>
          <w:p w14:paraId="2760FF48" w14:textId="77777777" w:rsidR="002769AA" w:rsidRPr="00200B03" w:rsidRDefault="002769AA" w:rsidP="002D09FD">
            <w:pPr>
              <w:pStyle w:val="Agreement"/>
              <w:numPr>
                <w:ilvl w:val="0"/>
                <w:numId w:val="0"/>
              </w:numPr>
              <w:ind w:leftChars="186" w:left="372"/>
              <w:rPr>
                <w:rFonts w:ascii="Times New Roman" w:hAnsi="Times New Roman"/>
                <w:szCs w:val="20"/>
              </w:rPr>
            </w:pPr>
            <w:r w:rsidRPr="00200B03">
              <w:rPr>
                <w:rFonts w:ascii="Times New Roman" w:hAnsi="Times New Roman"/>
                <w:szCs w:val="20"/>
              </w:rPr>
              <w:t>B4: The solution based on using UE-profiles for capability restriction, the following steps can be used as a baseline:</w:t>
            </w:r>
          </w:p>
          <w:p w14:paraId="4F2E444D"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signals different temporary UE capability sets during registration (FFS if these profiles can be updated later)</w:t>
            </w:r>
          </w:p>
          <w:p w14:paraId="3CFF11F8" w14:textId="1FD1D39C"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is in Connected Mode in NW </w:t>
            </w:r>
            <w:proofErr w:type="gramStart"/>
            <w:r w:rsidRPr="00200B03">
              <w:rPr>
                <w:rFonts w:ascii="Times New Roman" w:hAnsi="Times New Roman"/>
                <w:iCs/>
                <w:szCs w:val="20"/>
              </w:rPr>
              <w:t>A .</w:t>
            </w:r>
            <w:proofErr w:type="gramEnd"/>
            <w:r w:rsidRPr="00200B03">
              <w:rPr>
                <w:rFonts w:ascii="Times New Roman" w:hAnsi="Times New Roman"/>
                <w:iCs/>
                <w:szCs w:val="20"/>
              </w:rPr>
              <w:t xml:space="preserve"> </w:t>
            </w:r>
          </w:p>
          <w:p w14:paraId="20612253" w14:textId="43E677BD"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starts or stops connection with NW B or is already in Connected mode in NW B.</w:t>
            </w:r>
          </w:p>
          <w:p w14:paraId="496E8BB7"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requests to switch to a different UE capability profile, e.g. by signaling an index of the profile.</w:t>
            </w:r>
          </w:p>
          <w:p w14:paraId="30F2C2D9" w14:textId="17617B5C"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NW A reconfigures the UE according to its new capabilities.</w:t>
            </w:r>
          </w:p>
          <w:p w14:paraId="6C29D0BA" w14:textId="7D68BAF9"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operates in NW A with the updated configuration.</w:t>
            </w:r>
          </w:p>
          <w:p w14:paraId="1B395DDE" w14:textId="77777777" w:rsidR="002769AA" w:rsidRPr="00200B03" w:rsidRDefault="002769AA" w:rsidP="002D09FD">
            <w:pPr>
              <w:pStyle w:val="Agreement"/>
              <w:numPr>
                <w:ilvl w:val="0"/>
                <w:numId w:val="0"/>
              </w:numPr>
              <w:ind w:leftChars="186" w:left="372"/>
              <w:rPr>
                <w:rFonts w:ascii="Times New Roman" w:hAnsi="Times New Roman"/>
                <w:szCs w:val="20"/>
              </w:rPr>
            </w:pPr>
          </w:p>
          <w:p w14:paraId="02D2CF84" w14:textId="77777777" w:rsidR="002769AA" w:rsidRPr="00200B03" w:rsidRDefault="002769AA" w:rsidP="002D09FD">
            <w:pPr>
              <w:pStyle w:val="Agreement"/>
              <w:numPr>
                <w:ilvl w:val="0"/>
                <w:numId w:val="0"/>
              </w:numPr>
              <w:ind w:leftChars="186" w:left="372"/>
              <w:rPr>
                <w:rFonts w:ascii="Times New Roman" w:hAnsi="Times New Roman"/>
                <w:szCs w:val="20"/>
              </w:rPr>
            </w:pPr>
            <w:r w:rsidRPr="00200B03">
              <w:rPr>
                <w:rFonts w:ascii="Times New Roman" w:hAnsi="Times New Roman"/>
                <w:szCs w:val="20"/>
              </w:rPr>
              <w:t xml:space="preserve">B5 (11/15): A baseline procedure for MAC-CE based </w:t>
            </w:r>
            <w:proofErr w:type="spellStart"/>
            <w:r w:rsidRPr="00200B03">
              <w:rPr>
                <w:rFonts w:ascii="Times New Roman" w:hAnsi="Times New Roman"/>
                <w:szCs w:val="20"/>
              </w:rPr>
              <w:t>SCell</w:t>
            </w:r>
            <w:proofErr w:type="spellEnd"/>
            <w:r w:rsidRPr="00200B03">
              <w:rPr>
                <w:rFonts w:ascii="Times New Roman" w:hAnsi="Times New Roman"/>
                <w:szCs w:val="20"/>
              </w:rPr>
              <w:t xml:space="preserve"> (de)-activation can be considered as follows:</w:t>
            </w:r>
          </w:p>
          <w:p w14:paraId="6C6FA177" w14:textId="4F3B861B"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is in Connected Mode in NW </w:t>
            </w:r>
            <w:proofErr w:type="gramStart"/>
            <w:r w:rsidRPr="00200B03">
              <w:rPr>
                <w:rFonts w:ascii="Times New Roman" w:hAnsi="Times New Roman"/>
                <w:iCs/>
                <w:szCs w:val="20"/>
              </w:rPr>
              <w:t>A .</w:t>
            </w:r>
            <w:proofErr w:type="gramEnd"/>
          </w:p>
          <w:p w14:paraId="11923A03"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is configured for MAC-CE based </w:t>
            </w:r>
            <w:proofErr w:type="spellStart"/>
            <w:r w:rsidRPr="00200B03">
              <w:rPr>
                <w:rFonts w:ascii="Times New Roman" w:hAnsi="Times New Roman"/>
                <w:iCs/>
                <w:szCs w:val="20"/>
              </w:rPr>
              <w:t>SCell</w:t>
            </w:r>
            <w:proofErr w:type="spellEnd"/>
            <w:r w:rsidRPr="00200B03">
              <w:rPr>
                <w:rFonts w:ascii="Times New Roman" w:hAnsi="Times New Roman"/>
                <w:iCs/>
                <w:szCs w:val="20"/>
              </w:rPr>
              <w:t xml:space="preserve"> (de)-activation operation. </w:t>
            </w:r>
          </w:p>
          <w:p w14:paraId="31C83F29" w14:textId="79F3F636"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starts or stops connection with NW B or is already in Connected mode in NW B.</w:t>
            </w:r>
          </w:p>
          <w:p w14:paraId="6A2BD8F7" w14:textId="77777777"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The UE sends a request to deactivate </w:t>
            </w:r>
            <w:proofErr w:type="spellStart"/>
            <w:r w:rsidRPr="00200B03">
              <w:rPr>
                <w:rFonts w:ascii="Times New Roman" w:hAnsi="Times New Roman"/>
                <w:iCs/>
                <w:szCs w:val="20"/>
              </w:rPr>
              <w:t>SCells</w:t>
            </w:r>
            <w:proofErr w:type="spellEnd"/>
            <w:r w:rsidRPr="00200B03">
              <w:rPr>
                <w:rFonts w:ascii="Times New Roman" w:hAnsi="Times New Roman"/>
                <w:iCs/>
                <w:szCs w:val="20"/>
              </w:rPr>
              <w:t xml:space="preserve"> via MAC-CE.</w:t>
            </w:r>
          </w:p>
          <w:p w14:paraId="2F2F6A1A" w14:textId="53446C09"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 xml:space="preserve">NW A deactivates, if needed, the requested </w:t>
            </w:r>
            <w:proofErr w:type="spellStart"/>
            <w:r w:rsidRPr="00200B03">
              <w:rPr>
                <w:rFonts w:ascii="Times New Roman" w:hAnsi="Times New Roman"/>
                <w:iCs/>
                <w:szCs w:val="20"/>
              </w:rPr>
              <w:t>SCells</w:t>
            </w:r>
            <w:proofErr w:type="spellEnd"/>
            <w:r w:rsidRPr="00200B03">
              <w:rPr>
                <w:rFonts w:ascii="Times New Roman" w:hAnsi="Times New Roman"/>
                <w:iCs/>
                <w:szCs w:val="20"/>
              </w:rPr>
              <w:t xml:space="preserve"> (FFS if NW response is mandatory).</w:t>
            </w:r>
          </w:p>
          <w:p w14:paraId="49063046" w14:textId="1EFC6240" w:rsidR="002769AA" w:rsidRPr="00200B03" w:rsidRDefault="002769AA" w:rsidP="002D09FD">
            <w:pPr>
              <w:pStyle w:val="Agreement"/>
              <w:numPr>
                <w:ilvl w:val="0"/>
                <w:numId w:val="0"/>
              </w:numPr>
              <w:ind w:leftChars="186" w:left="372"/>
              <w:rPr>
                <w:rFonts w:ascii="Times New Roman" w:hAnsi="Times New Roman"/>
                <w:iCs/>
                <w:szCs w:val="20"/>
              </w:rPr>
            </w:pPr>
            <w:r w:rsidRPr="00200B03">
              <w:rPr>
                <w:rFonts w:ascii="Times New Roman" w:hAnsi="Times New Roman"/>
                <w:iCs/>
                <w:szCs w:val="20"/>
              </w:rPr>
              <w:t>The UE operates in NW A with the updated configuration.</w:t>
            </w:r>
          </w:p>
          <w:p w14:paraId="0D76DC8D"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 xml:space="preserve">CX: RAN2 to continue evaluation of any </w:t>
            </w:r>
            <w:proofErr w:type="spellStart"/>
            <w:r w:rsidRPr="00200B03">
              <w:rPr>
                <w:rFonts w:ascii="Times New Roman" w:hAnsi="Times New Roman"/>
                <w:szCs w:val="20"/>
              </w:rPr>
              <w:t>Xn</w:t>
            </w:r>
            <w:proofErr w:type="spellEnd"/>
            <w:r w:rsidRPr="00200B03">
              <w:rPr>
                <w:rFonts w:ascii="Times New Roman" w:hAnsi="Times New Roman"/>
                <w:szCs w:val="20"/>
              </w:rPr>
              <w:t>-AP, F1-AP or RAN4 impact due to dual-active MUSIM operation.</w:t>
            </w:r>
          </w:p>
          <w:p w14:paraId="23F7CF03" w14:textId="77777777" w:rsidR="002769AA" w:rsidRPr="00200B03" w:rsidRDefault="002769AA" w:rsidP="002D09FD">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1: RAN2 can consider such Band conflict scenarios for MUSIM in CONNECTED to arrive at a graceful specification-based solution intended to mitigate such conflicts.</w:t>
            </w:r>
          </w:p>
          <w:p w14:paraId="77D97260" w14:textId="77777777" w:rsidR="002769AA" w:rsidRPr="00200B03" w:rsidRDefault="002769AA" w:rsidP="00B05731">
            <w:pPr>
              <w:pStyle w:val="Agreement"/>
              <w:tabs>
                <w:tab w:val="clear" w:pos="-5030"/>
                <w:tab w:val="num" w:pos="1619"/>
              </w:tabs>
              <w:spacing w:after="0"/>
              <w:ind w:leftChars="6" w:left="372"/>
              <w:jc w:val="left"/>
              <w:rPr>
                <w:rFonts w:ascii="Times New Roman" w:hAnsi="Times New Roman"/>
                <w:szCs w:val="20"/>
              </w:rPr>
            </w:pPr>
            <w:r w:rsidRPr="00200B03">
              <w:rPr>
                <w:rFonts w:ascii="Times New Roman" w:hAnsi="Times New Roman"/>
                <w:szCs w:val="20"/>
              </w:rPr>
              <w:t>Wait for RAN4 feedback on MUSIM gap priority.</w:t>
            </w:r>
          </w:p>
          <w:p w14:paraId="74CD6BFF" w14:textId="16312EB4" w:rsidR="00D60828" w:rsidRPr="00290DFD" w:rsidRDefault="00D60828" w:rsidP="00290DFD">
            <w:pPr>
              <w:pStyle w:val="Doc-text2"/>
              <w:ind w:left="0" w:firstLine="0"/>
              <w:rPr>
                <w:rFonts w:ascii="Times New Roman" w:hAnsi="Times New Roman"/>
                <w:szCs w:val="20"/>
                <w:highlight w:val="green"/>
              </w:rPr>
            </w:pPr>
          </w:p>
        </w:tc>
      </w:tr>
    </w:tbl>
    <w:p w14:paraId="58C1EB54" w14:textId="2E746302" w:rsidR="000C02AB" w:rsidRDefault="00BB66F1" w:rsidP="00257CCA">
      <w:pPr>
        <w:spacing w:before="120"/>
        <w:rPr>
          <w:rFonts w:eastAsiaTheme="minorEastAsia"/>
          <w:lang w:val="en-GB" w:eastAsia="zh-CN"/>
        </w:rPr>
      </w:pPr>
      <w:r w:rsidRPr="0077197A">
        <w:rPr>
          <w:rFonts w:eastAsiaTheme="minorEastAsia"/>
          <w:lang w:val="en-GB" w:eastAsia="zh-CN"/>
        </w:rPr>
        <w:lastRenderedPageBreak/>
        <w:t>T</w:t>
      </w:r>
      <w:r w:rsidR="004F3C1E" w:rsidRPr="0077197A">
        <w:rPr>
          <w:rFonts w:eastAsiaTheme="minorEastAsia"/>
          <w:lang w:val="en-GB" w:eastAsia="zh-CN"/>
        </w:rPr>
        <w:t>his paper</w:t>
      </w:r>
      <w:r w:rsidR="000C02AB" w:rsidRPr="0077197A">
        <w:rPr>
          <w:rFonts w:eastAsiaTheme="minorEastAsia"/>
          <w:lang w:val="en-GB" w:eastAsia="zh-CN"/>
        </w:rPr>
        <w:t xml:space="preserve"> will </w:t>
      </w:r>
      <w:r w:rsidR="009826F8">
        <w:rPr>
          <w:rFonts w:eastAsiaTheme="minorEastAsia"/>
          <w:lang w:val="en-GB" w:eastAsia="zh-CN"/>
        </w:rPr>
        <w:t>discuss the</w:t>
      </w:r>
      <w:r w:rsidR="00825D63" w:rsidRPr="00825D63">
        <w:rPr>
          <w:rFonts w:eastAsiaTheme="minorEastAsia"/>
          <w:lang w:val="en-GB" w:eastAsia="zh-CN"/>
        </w:rPr>
        <w:t xml:space="preserve"> </w:t>
      </w:r>
      <w:r w:rsidR="00825D63">
        <w:rPr>
          <w:rFonts w:eastAsiaTheme="minorEastAsia"/>
          <w:lang w:val="en-GB" w:eastAsia="zh-CN"/>
        </w:rPr>
        <w:t>details</w:t>
      </w:r>
      <w:r w:rsidR="009826F8">
        <w:rPr>
          <w:rFonts w:eastAsiaTheme="minorEastAsia"/>
          <w:lang w:val="en-GB" w:eastAsia="zh-CN"/>
        </w:rPr>
        <w:t xml:space="preserve"> </w:t>
      </w:r>
      <w:r w:rsidR="00825D63">
        <w:rPr>
          <w:rFonts w:eastAsiaTheme="minorEastAsia"/>
          <w:lang w:val="en-GB" w:eastAsia="zh-CN"/>
        </w:rPr>
        <w:t xml:space="preserve">of the </w:t>
      </w:r>
      <w:r w:rsidR="009826F8">
        <w:rPr>
          <w:rFonts w:eastAsiaTheme="minorEastAsia"/>
          <w:lang w:val="en-GB" w:eastAsia="zh-CN"/>
        </w:rPr>
        <w:t xml:space="preserve">solution, </w:t>
      </w:r>
      <w:r w:rsidR="00825D63">
        <w:rPr>
          <w:rFonts w:eastAsiaTheme="minorEastAsia"/>
          <w:lang w:val="en-GB" w:eastAsia="zh-CN"/>
        </w:rPr>
        <w:t xml:space="preserve">the </w:t>
      </w:r>
      <w:r w:rsidR="00F470DD" w:rsidRPr="007F3CFE">
        <w:rPr>
          <w:szCs w:val="20"/>
        </w:rPr>
        <w:t>UE capabilities</w:t>
      </w:r>
      <w:r w:rsidR="00825D63" w:rsidRPr="00825D63">
        <w:rPr>
          <w:szCs w:val="20"/>
        </w:rPr>
        <w:t xml:space="preserve"> </w:t>
      </w:r>
      <w:r w:rsidR="00825D63" w:rsidRPr="007F3CFE">
        <w:rPr>
          <w:szCs w:val="20"/>
        </w:rPr>
        <w:t>which</w:t>
      </w:r>
      <w:r w:rsidR="00F470DD" w:rsidRPr="007F3CFE">
        <w:rPr>
          <w:szCs w:val="20"/>
        </w:rPr>
        <w:t xml:space="preserve"> can be impacted </w:t>
      </w:r>
      <w:r w:rsidR="009826F8">
        <w:rPr>
          <w:rFonts w:eastAsiaTheme="minorEastAsia"/>
          <w:lang w:val="en-GB" w:eastAsia="zh-CN"/>
        </w:rPr>
        <w:t xml:space="preserve">and </w:t>
      </w:r>
      <w:r w:rsidR="008A7508">
        <w:rPr>
          <w:rFonts w:eastAsiaTheme="minorEastAsia" w:hint="eastAsia"/>
          <w:lang w:val="en-GB" w:eastAsia="zh-CN"/>
        </w:rPr>
        <w:t>the</w:t>
      </w:r>
      <w:r w:rsidR="008A7508">
        <w:rPr>
          <w:rFonts w:eastAsiaTheme="minorEastAsia"/>
          <w:lang w:val="en-GB" w:eastAsia="zh-CN"/>
        </w:rPr>
        <w:t xml:space="preserve"> </w:t>
      </w:r>
      <w:r w:rsidR="009826F8">
        <w:rPr>
          <w:rFonts w:eastAsiaTheme="minorEastAsia"/>
          <w:lang w:val="en-GB" w:eastAsia="zh-CN"/>
        </w:rPr>
        <w:t>potential RAN3/</w:t>
      </w:r>
      <w:r w:rsidR="00825D63">
        <w:rPr>
          <w:rFonts w:eastAsiaTheme="minorEastAsia"/>
          <w:lang w:val="en-GB" w:eastAsia="zh-CN"/>
        </w:rPr>
        <w:t>RAN</w:t>
      </w:r>
      <w:r w:rsidR="009826F8">
        <w:rPr>
          <w:rFonts w:eastAsiaTheme="minorEastAsia"/>
          <w:lang w:val="en-GB" w:eastAsia="zh-CN"/>
        </w:rPr>
        <w:t xml:space="preserve">4 impact. </w:t>
      </w:r>
      <w:r w:rsidR="009826F8" w:rsidRPr="0077197A">
        <w:rPr>
          <w:rFonts w:eastAsiaTheme="minorEastAsia"/>
          <w:lang w:val="en-GB" w:eastAsia="zh-CN"/>
        </w:rPr>
        <w:t xml:space="preserve"> </w:t>
      </w:r>
    </w:p>
    <w:p w14:paraId="2C417329" w14:textId="34034EE3" w:rsidR="005D7232" w:rsidRPr="000A44A0"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295C8AB9" w14:textId="47E6D746" w:rsidR="001C2034" w:rsidRDefault="001C2034" w:rsidP="001C2034">
      <w:pPr>
        <w:pStyle w:val="Heading2"/>
      </w:pPr>
      <w:r w:rsidRPr="006F1969">
        <w:t>2.</w:t>
      </w:r>
      <w:r w:rsidR="00182B75">
        <w:t>1</w:t>
      </w:r>
      <w:r w:rsidRPr="006F1969">
        <w:tab/>
      </w:r>
      <w:r w:rsidR="00607E06">
        <w:t>Baseline s</w:t>
      </w:r>
      <w:r w:rsidR="00517889">
        <w:t>olution</w:t>
      </w:r>
      <w:r w:rsidR="00456021">
        <w:t xml:space="preserve"> for UE capability restriction</w:t>
      </w:r>
    </w:p>
    <w:p w14:paraId="6F903E5E" w14:textId="19A909CF" w:rsidR="00C3715A" w:rsidRDefault="00125F0C" w:rsidP="00C3715A">
      <w:pPr>
        <w:pStyle w:val="BodyText"/>
        <w:rPr>
          <w:rFonts w:eastAsiaTheme="minorEastAsia"/>
          <w:lang w:eastAsia="zh-CN"/>
        </w:rPr>
      </w:pPr>
      <w:r>
        <w:rPr>
          <w:rFonts w:eastAsiaTheme="minorEastAsia"/>
          <w:lang w:eastAsia="zh-CN"/>
        </w:rPr>
        <w:t xml:space="preserve">In the email discussion [2], the majority view is to </w:t>
      </w:r>
      <w:r w:rsidR="002C3E75">
        <w:rPr>
          <w:rFonts w:eastAsiaTheme="minorEastAsia" w:hint="eastAsia"/>
          <w:lang w:eastAsia="zh-CN"/>
        </w:rPr>
        <w:t>consider</w:t>
      </w:r>
      <w:r w:rsidR="002C3E75">
        <w:rPr>
          <w:rFonts w:eastAsiaTheme="minorEastAsia"/>
          <w:lang w:eastAsia="zh-CN"/>
        </w:rPr>
        <w:t xml:space="preserve"> </w:t>
      </w:r>
      <w:r w:rsidR="00D8628D">
        <w:rPr>
          <w:rFonts w:eastAsiaTheme="minorEastAsia"/>
          <w:lang w:eastAsia="zh-CN"/>
        </w:rPr>
        <w:t xml:space="preserve">UAI as a baseline solution for MUSIM </w:t>
      </w:r>
      <w:r w:rsidR="00CF1126" w:rsidRPr="00715C66">
        <w:rPr>
          <w:rFonts w:eastAsiaTheme="minorEastAsia"/>
          <w:lang w:val="en-GB" w:eastAsia="zh-CN"/>
        </w:rPr>
        <w:t xml:space="preserve">temporary </w:t>
      </w:r>
      <w:r w:rsidR="00D8628D">
        <w:rPr>
          <w:rFonts w:eastAsiaTheme="minorEastAsia"/>
          <w:lang w:eastAsia="zh-CN"/>
        </w:rPr>
        <w:t xml:space="preserve">capability restriction reporting. </w:t>
      </w:r>
      <w:r w:rsidR="00720F69">
        <w:rPr>
          <w:rFonts w:eastAsiaTheme="minorEastAsia"/>
          <w:lang w:eastAsia="zh-CN"/>
        </w:rPr>
        <w:t>And</w:t>
      </w:r>
      <w:r w:rsidR="0091118E">
        <w:rPr>
          <w:rFonts w:eastAsiaTheme="minorEastAsia"/>
          <w:lang w:eastAsia="zh-CN"/>
        </w:rPr>
        <w:t xml:space="preserve"> for UAI-based solution, we have agreed </w:t>
      </w:r>
      <w:r w:rsidR="00CF1126">
        <w:rPr>
          <w:rFonts w:eastAsiaTheme="minorEastAsia"/>
          <w:lang w:eastAsia="zh-CN"/>
        </w:rPr>
        <w:t xml:space="preserve">in RAN2#119bis </w:t>
      </w:r>
      <w:r w:rsidR="0091118E">
        <w:rPr>
          <w:rFonts w:eastAsiaTheme="minorEastAsia"/>
          <w:lang w:eastAsia="zh-CN"/>
        </w:rPr>
        <w:t>to use the below baseline procedure</w:t>
      </w:r>
      <w:r w:rsidR="00782F17">
        <w:rPr>
          <w:rFonts w:eastAsiaTheme="minorEastAsia"/>
          <w:lang w:eastAsia="zh-CN"/>
        </w:rPr>
        <w:t>.</w:t>
      </w:r>
      <w:r w:rsidR="004E6994">
        <w:rPr>
          <w:rFonts w:eastAsiaTheme="minorEastAsia"/>
          <w:lang w:eastAsia="zh-CN"/>
        </w:rPr>
        <w:t xml:space="preserve"> </w:t>
      </w:r>
    </w:p>
    <w:tbl>
      <w:tblPr>
        <w:tblStyle w:val="TableGrid"/>
        <w:tblW w:w="0" w:type="auto"/>
        <w:tblLook w:val="04A0" w:firstRow="1" w:lastRow="0" w:firstColumn="1" w:lastColumn="0" w:noHBand="0" w:noVBand="1"/>
      </w:tblPr>
      <w:tblGrid>
        <w:gridCol w:w="9060"/>
      </w:tblGrid>
      <w:tr w:rsidR="00C3715A" w:rsidRPr="00E030E3" w14:paraId="3ABFED4D" w14:textId="77777777" w:rsidTr="006C1F0A">
        <w:tc>
          <w:tcPr>
            <w:tcW w:w="9060" w:type="dxa"/>
          </w:tcPr>
          <w:p w14:paraId="0BB59A42" w14:textId="77777777" w:rsidR="00C3715A" w:rsidRPr="00E030E3" w:rsidRDefault="00C3715A" w:rsidP="00E030E3">
            <w:pPr>
              <w:pStyle w:val="Agreement"/>
              <w:numPr>
                <w:ilvl w:val="0"/>
                <w:numId w:val="0"/>
              </w:numPr>
              <w:rPr>
                <w:rFonts w:ascii="Times New Roman" w:hAnsi="Times New Roman"/>
                <w:szCs w:val="20"/>
              </w:rPr>
            </w:pPr>
            <w:r w:rsidRPr="00E030E3">
              <w:rPr>
                <w:rFonts w:ascii="Times New Roman" w:hAnsi="Times New Roman"/>
                <w:szCs w:val="20"/>
              </w:rPr>
              <w:t>B1: For UAI based solution, the following steps can be used as a baseline:</w:t>
            </w:r>
          </w:p>
          <w:p w14:paraId="50EB7E10" w14:textId="09D42184"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lastRenderedPageBreak/>
              <w:t xml:space="preserve">The UE is in Connected Mode on NW </w:t>
            </w:r>
            <w:r w:rsidR="00BE718B" w:rsidRPr="00E030E3">
              <w:rPr>
                <w:rFonts w:ascii="Times New Roman" w:hAnsi="Times New Roman"/>
                <w:iCs/>
                <w:szCs w:val="20"/>
              </w:rPr>
              <w:t>A.</w:t>
            </w:r>
          </w:p>
          <w:p w14:paraId="75500C78" w14:textId="77777777"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The UE is configured for UE capability update via UAI.</w:t>
            </w:r>
          </w:p>
          <w:p w14:paraId="1AFB3D93" w14:textId="104A644F"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The UE intends to start or stop connection with NW B or is already in Connected mode in NW B.</w:t>
            </w:r>
          </w:p>
          <w:p w14:paraId="3375EC1F" w14:textId="7968802C"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The UE requests a change (restriction or removal of restriction) of the UE capabilities at NW A via UAI.</w:t>
            </w:r>
          </w:p>
          <w:p w14:paraId="4DF0322F" w14:textId="6B423797"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NW A reconfigures the UE, if needed, according to its new capabilities (FFS if NW response is mandatory)</w:t>
            </w:r>
          </w:p>
          <w:p w14:paraId="12C21583" w14:textId="7DEDF779"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The UE operates in NW A with the updated configuration.</w:t>
            </w:r>
          </w:p>
        </w:tc>
      </w:tr>
    </w:tbl>
    <w:p w14:paraId="20194C94" w14:textId="4A571EBE" w:rsidR="00E70455" w:rsidRDefault="00E70455" w:rsidP="00747CF2">
      <w:pPr>
        <w:pStyle w:val="BodyText"/>
        <w:spacing w:before="120"/>
        <w:rPr>
          <w:rFonts w:eastAsiaTheme="minorEastAsia"/>
          <w:lang w:eastAsia="zh-CN"/>
        </w:rPr>
      </w:pPr>
      <w:r>
        <w:rPr>
          <w:rFonts w:eastAsiaTheme="minorEastAsia"/>
          <w:lang w:eastAsia="zh-CN"/>
        </w:rPr>
        <w:lastRenderedPageBreak/>
        <w:t xml:space="preserve">For the above baseline procedure, there are some issues need to be discussed. </w:t>
      </w:r>
    </w:p>
    <w:p w14:paraId="0B434D52" w14:textId="77777777" w:rsidR="00014C2B" w:rsidRDefault="00014C2B" w:rsidP="00290DFD">
      <w:pPr>
        <w:pStyle w:val="BodyText"/>
        <w:spacing w:before="120"/>
        <w:rPr>
          <w:rFonts w:eastAsiaTheme="minorEastAsia"/>
          <w:lang w:eastAsia="zh-CN"/>
        </w:rPr>
      </w:pPr>
    </w:p>
    <w:p w14:paraId="119E0528" w14:textId="256C7838" w:rsidR="00BC4F96" w:rsidRPr="00290DFD" w:rsidRDefault="001D7723" w:rsidP="00F8667A">
      <w:pPr>
        <w:pStyle w:val="BodyText"/>
        <w:rPr>
          <w:rFonts w:eastAsiaTheme="minorEastAsia"/>
          <w:b/>
          <w:i/>
          <w:u w:val="single"/>
          <w:lang w:eastAsia="zh-CN"/>
        </w:rPr>
      </w:pPr>
      <w:r w:rsidRPr="00290DFD">
        <w:rPr>
          <w:rFonts w:eastAsiaTheme="minorEastAsia"/>
          <w:b/>
          <w:i/>
          <w:u w:val="single"/>
          <w:lang w:eastAsia="zh-CN"/>
        </w:rPr>
        <w:t xml:space="preserve">Issue 1: </w:t>
      </w:r>
      <w:r w:rsidR="00224C18" w:rsidRPr="00290DFD">
        <w:rPr>
          <w:rFonts w:eastAsiaTheme="minorEastAsia"/>
          <w:b/>
          <w:i/>
          <w:u w:val="single"/>
          <w:lang w:eastAsia="zh-CN"/>
        </w:rPr>
        <w:t>whether the UE is allowed to request a chan</w:t>
      </w:r>
      <w:r w:rsidR="00235D20">
        <w:rPr>
          <w:rFonts w:eastAsiaTheme="minorEastAsia"/>
          <w:b/>
          <w:i/>
          <w:u w:val="single"/>
          <w:lang w:eastAsia="zh-CN"/>
        </w:rPr>
        <w:t>g</w:t>
      </w:r>
      <w:r w:rsidR="00224C18" w:rsidRPr="00290DFD">
        <w:rPr>
          <w:rFonts w:eastAsiaTheme="minorEastAsia"/>
          <w:b/>
          <w:i/>
          <w:u w:val="single"/>
          <w:lang w:eastAsia="zh-CN"/>
        </w:rPr>
        <w:t>e of the UE capabilities proactively or reactively?</w:t>
      </w:r>
    </w:p>
    <w:p w14:paraId="7C3DB1B2" w14:textId="1A8F2B2F" w:rsidR="00BD3912" w:rsidRDefault="00BD3912" w:rsidP="00BD3912">
      <w:pPr>
        <w:pStyle w:val="BodyText"/>
        <w:rPr>
          <w:rFonts w:eastAsiaTheme="minorEastAsia"/>
          <w:szCs w:val="18"/>
          <w:lang w:eastAsia="zh-CN"/>
        </w:rPr>
      </w:pPr>
      <w:r>
        <w:rPr>
          <w:rFonts w:eastAsiaTheme="minorEastAsia"/>
          <w:szCs w:val="18"/>
          <w:lang w:eastAsia="zh-CN"/>
        </w:rPr>
        <w:t xml:space="preserve">When </w:t>
      </w:r>
      <w:r w:rsidR="00894EE6">
        <w:rPr>
          <w:rFonts w:eastAsiaTheme="minorEastAsia"/>
          <w:szCs w:val="18"/>
          <w:lang w:eastAsia="zh-CN"/>
        </w:rPr>
        <w:t xml:space="preserve">the UE starts connection in NETWORK B, </w:t>
      </w:r>
      <w:r>
        <w:rPr>
          <w:rFonts w:eastAsiaTheme="minorEastAsia"/>
          <w:szCs w:val="18"/>
          <w:lang w:eastAsia="zh-CN"/>
        </w:rPr>
        <w:t xml:space="preserve">the UE needs to switch part of capabilities from </w:t>
      </w:r>
      <w:r w:rsidR="009C18B8">
        <w:rPr>
          <w:rFonts w:eastAsiaTheme="minorEastAsia"/>
          <w:szCs w:val="18"/>
          <w:lang w:eastAsia="zh-CN"/>
        </w:rPr>
        <w:t>NETWORK A</w:t>
      </w:r>
      <w:r>
        <w:rPr>
          <w:rFonts w:eastAsiaTheme="minorEastAsia"/>
          <w:szCs w:val="18"/>
          <w:lang w:eastAsia="zh-CN"/>
        </w:rPr>
        <w:t xml:space="preserve"> to </w:t>
      </w:r>
      <w:r w:rsidR="009C18B8">
        <w:rPr>
          <w:rFonts w:eastAsiaTheme="minorEastAsia"/>
          <w:szCs w:val="18"/>
          <w:lang w:eastAsia="zh-CN"/>
        </w:rPr>
        <w:t>NETWORK B</w:t>
      </w:r>
      <w:r>
        <w:rPr>
          <w:rFonts w:eastAsiaTheme="minorEastAsia"/>
          <w:szCs w:val="18"/>
          <w:lang w:eastAsia="zh-CN"/>
        </w:rPr>
        <w:t>, the UE may request a change of UE capabilities</w:t>
      </w:r>
      <w:r w:rsidR="00757C98">
        <w:rPr>
          <w:rFonts w:eastAsiaTheme="minorEastAsia"/>
          <w:szCs w:val="18"/>
          <w:lang w:eastAsia="zh-CN"/>
        </w:rPr>
        <w:t xml:space="preserve"> in NETWORK A</w:t>
      </w:r>
      <w:r>
        <w:rPr>
          <w:rFonts w:eastAsiaTheme="minorEastAsia"/>
          <w:szCs w:val="18"/>
          <w:lang w:eastAsia="zh-CN"/>
        </w:rPr>
        <w:t xml:space="preserve"> either </w:t>
      </w:r>
      <w:r w:rsidR="001D098F">
        <w:rPr>
          <w:rFonts w:eastAsiaTheme="minorEastAsia"/>
          <w:szCs w:val="18"/>
          <w:lang w:eastAsia="zh-CN"/>
        </w:rPr>
        <w:t>proactively</w:t>
      </w:r>
      <w:r>
        <w:rPr>
          <w:rFonts w:eastAsiaTheme="minorEastAsia"/>
          <w:szCs w:val="18"/>
          <w:lang w:eastAsia="zh-CN"/>
        </w:rPr>
        <w:t xml:space="preserve"> or </w:t>
      </w:r>
      <w:r w:rsidR="00260811">
        <w:rPr>
          <w:rFonts w:eastAsiaTheme="minorEastAsia"/>
          <w:szCs w:val="18"/>
          <w:lang w:eastAsia="zh-CN"/>
        </w:rPr>
        <w:t>reactively</w:t>
      </w:r>
      <w:r>
        <w:rPr>
          <w:rFonts w:eastAsiaTheme="minorEastAsia" w:hint="eastAsia"/>
          <w:szCs w:val="18"/>
          <w:lang w:eastAsia="zh-CN"/>
        </w:rPr>
        <w:t>.</w:t>
      </w:r>
    </w:p>
    <w:p w14:paraId="65D6F96A" w14:textId="1D6B0F72" w:rsidR="00BD3912" w:rsidRPr="00AB0CA7" w:rsidRDefault="00BD3912" w:rsidP="00AB0CA7">
      <w:pPr>
        <w:pStyle w:val="ListParagraph"/>
        <w:widowControl/>
        <w:numPr>
          <w:ilvl w:val="0"/>
          <w:numId w:val="32"/>
        </w:numPr>
        <w:spacing w:after="0"/>
        <w:ind w:firstLineChars="0"/>
        <w:contextualSpacing/>
        <w:jc w:val="left"/>
        <w:rPr>
          <w:rFonts w:eastAsiaTheme="minorEastAsia"/>
          <w:szCs w:val="24"/>
        </w:rPr>
      </w:pPr>
      <w:r w:rsidRPr="00AB0CA7">
        <w:rPr>
          <w:rFonts w:ascii="Times New Roman" w:eastAsiaTheme="minorEastAsia" w:hAnsi="Times New Roman"/>
          <w:b/>
          <w:kern w:val="0"/>
          <w:sz w:val="20"/>
          <w:szCs w:val="24"/>
        </w:rPr>
        <w:t>Proactive way</w:t>
      </w:r>
      <w:r w:rsidRPr="00AB0CA7">
        <w:rPr>
          <w:rFonts w:ascii="Times New Roman" w:eastAsiaTheme="minorEastAsia" w:hAnsi="Times New Roman"/>
          <w:kern w:val="0"/>
          <w:sz w:val="20"/>
          <w:szCs w:val="24"/>
        </w:rPr>
        <w:t xml:space="preserve">: </w:t>
      </w:r>
      <w:r w:rsidR="00EE1B5A" w:rsidRPr="00AB0CA7">
        <w:rPr>
          <w:rFonts w:ascii="Times New Roman" w:eastAsiaTheme="minorEastAsia" w:hAnsi="Times New Roman"/>
          <w:kern w:val="0"/>
          <w:sz w:val="20"/>
          <w:szCs w:val="24"/>
        </w:rPr>
        <w:t xml:space="preserve">NETWORK A only occupies </w:t>
      </w:r>
      <w:r w:rsidR="00A259A3" w:rsidRPr="00AB0CA7">
        <w:rPr>
          <w:rFonts w:ascii="Times New Roman" w:eastAsiaTheme="minorEastAsia" w:hAnsi="Times New Roman"/>
          <w:kern w:val="0"/>
          <w:sz w:val="20"/>
          <w:szCs w:val="24"/>
        </w:rPr>
        <w:t>partial</w:t>
      </w:r>
      <w:r w:rsidR="00EE1B5A" w:rsidRPr="00AB0CA7">
        <w:rPr>
          <w:rFonts w:ascii="Times New Roman" w:eastAsiaTheme="minorEastAsia" w:hAnsi="Times New Roman"/>
          <w:kern w:val="0"/>
          <w:sz w:val="20"/>
          <w:szCs w:val="24"/>
        </w:rPr>
        <w:t xml:space="preserve"> capabilities</w:t>
      </w:r>
      <w:r w:rsidR="00853A1E" w:rsidRPr="00AB0CA7">
        <w:rPr>
          <w:rFonts w:ascii="Times New Roman" w:eastAsiaTheme="minorEastAsia" w:hAnsi="Times New Roman"/>
          <w:kern w:val="0"/>
          <w:sz w:val="20"/>
          <w:szCs w:val="24"/>
        </w:rPr>
        <w:t>, and the UE</w:t>
      </w:r>
      <w:r w:rsidR="004066FD" w:rsidRPr="00AB0CA7">
        <w:rPr>
          <w:rFonts w:ascii="Times New Roman" w:eastAsiaTheme="minorEastAsia" w:hAnsi="Times New Roman"/>
          <w:kern w:val="0"/>
          <w:sz w:val="20"/>
          <w:szCs w:val="24"/>
        </w:rPr>
        <w:t xml:space="preserve"> </w:t>
      </w:r>
      <w:r w:rsidRPr="00AB0CA7">
        <w:rPr>
          <w:rFonts w:ascii="Times New Roman" w:eastAsiaTheme="minorEastAsia" w:hAnsi="Times New Roman"/>
          <w:kern w:val="0"/>
          <w:sz w:val="20"/>
          <w:szCs w:val="24"/>
        </w:rPr>
        <w:t>request</w:t>
      </w:r>
      <w:r w:rsidR="004066FD" w:rsidRPr="00AB0CA7">
        <w:rPr>
          <w:rFonts w:ascii="Times New Roman" w:eastAsiaTheme="minorEastAsia" w:hAnsi="Times New Roman"/>
          <w:kern w:val="0"/>
          <w:sz w:val="20"/>
          <w:szCs w:val="24"/>
        </w:rPr>
        <w:t>s</w:t>
      </w:r>
      <w:r w:rsidRPr="00AB0CA7">
        <w:rPr>
          <w:rFonts w:ascii="Times New Roman" w:eastAsiaTheme="minorEastAsia" w:hAnsi="Times New Roman"/>
          <w:kern w:val="0"/>
          <w:sz w:val="20"/>
          <w:szCs w:val="24"/>
        </w:rPr>
        <w:t xml:space="preserve"> a change of UE capabilities </w:t>
      </w:r>
      <w:r w:rsidR="004066FD" w:rsidRPr="00AB0CA7">
        <w:rPr>
          <w:rFonts w:ascii="Times New Roman" w:eastAsiaTheme="minorEastAsia" w:hAnsi="Times New Roman"/>
          <w:kern w:val="0"/>
          <w:sz w:val="20"/>
          <w:szCs w:val="24"/>
        </w:rPr>
        <w:t>in</w:t>
      </w:r>
      <w:r w:rsidR="005A7DB7" w:rsidRPr="00AB0CA7">
        <w:rPr>
          <w:rFonts w:ascii="Times New Roman" w:eastAsiaTheme="minorEastAsia" w:hAnsi="Times New Roman"/>
          <w:kern w:val="0"/>
          <w:sz w:val="20"/>
          <w:szCs w:val="24"/>
        </w:rPr>
        <w:t xml:space="preserve"> NETWORK A</w:t>
      </w:r>
      <w:r w:rsidR="004066FD" w:rsidRPr="00AB0CA7">
        <w:rPr>
          <w:rFonts w:ascii="Times New Roman" w:eastAsiaTheme="minorEastAsia" w:hAnsi="Times New Roman"/>
          <w:kern w:val="0"/>
          <w:sz w:val="20"/>
          <w:szCs w:val="24"/>
        </w:rPr>
        <w:t xml:space="preserve"> </w:t>
      </w:r>
      <w:r w:rsidR="00853A1E" w:rsidRPr="00AB0CA7">
        <w:rPr>
          <w:rFonts w:ascii="Times New Roman" w:eastAsiaTheme="minorEastAsia" w:hAnsi="Times New Roman"/>
          <w:kern w:val="0"/>
          <w:sz w:val="20"/>
          <w:szCs w:val="24"/>
        </w:rPr>
        <w:t xml:space="preserve">to avoid the </w:t>
      </w:r>
      <w:r w:rsidR="00D71561" w:rsidRPr="00AB0CA7">
        <w:rPr>
          <w:rFonts w:ascii="Times New Roman" w:eastAsiaTheme="minorEastAsia" w:hAnsi="Times New Roman"/>
          <w:kern w:val="0"/>
          <w:sz w:val="20"/>
          <w:szCs w:val="24"/>
        </w:rPr>
        <w:t xml:space="preserve">NETWORK A </w:t>
      </w:r>
      <w:r w:rsidR="00853A1E" w:rsidRPr="00AB0CA7">
        <w:rPr>
          <w:rFonts w:ascii="Times New Roman" w:eastAsiaTheme="minorEastAsia" w:hAnsi="Times New Roman"/>
          <w:kern w:val="0"/>
          <w:sz w:val="20"/>
          <w:szCs w:val="24"/>
        </w:rPr>
        <w:t xml:space="preserve">to send the </w:t>
      </w:r>
      <w:r w:rsidRPr="00AB0CA7">
        <w:rPr>
          <w:rFonts w:ascii="Times New Roman" w:eastAsiaTheme="minorEastAsia" w:hAnsi="Times New Roman"/>
          <w:kern w:val="0"/>
          <w:sz w:val="20"/>
          <w:szCs w:val="24"/>
        </w:rPr>
        <w:t xml:space="preserve">configuration </w:t>
      </w:r>
      <w:r w:rsidR="00853A1E" w:rsidRPr="00AB0CA7">
        <w:rPr>
          <w:rFonts w:ascii="Times New Roman" w:eastAsiaTheme="minorEastAsia" w:hAnsi="Times New Roman"/>
          <w:kern w:val="0"/>
          <w:sz w:val="20"/>
          <w:szCs w:val="24"/>
        </w:rPr>
        <w:t>that exceed</w:t>
      </w:r>
      <w:r w:rsidR="00D34D28" w:rsidRPr="00AB0CA7">
        <w:rPr>
          <w:rFonts w:ascii="Times New Roman" w:eastAsiaTheme="minorEastAsia" w:hAnsi="Times New Roman"/>
          <w:kern w:val="0"/>
          <w:sz w:val="20"/>
          <w:szCs w:val="24"/>
        </w:rPr>
        <w:t>s</w:t>
      </w:r>
      <w:r w:rsidR="00853A1E" w:rsidRPr="00AB0CA7">
        <w:rPr>
          <w:rFonts w:ascii="Times New Roman" w:eastAsiaTheme="minorEastAsia" w:hAnsi="Times New Roman"/>
          <w:kern w:val="0"/>
          <w:sz w:val="20"/>
          <w:szCs w:val="24"/>
        </w:rPr>
        <w:t xml:space="preserve"> the </w:t>
      </w:r>
      <w:r w:rsidR="00962796" w:rsidRPr="00AB0CA7">
        <w:rPr>
          <w:rFonts w:ascii="Times New Roman" w:eastAsiaTheme="minorEastAsia" w:hAnsi="Times New Roman"/>
          <w:kern w:val="0"/>
          <w:sz w:val="20"/>
          <w:szCs w:val="24"/>
        </w:rPr>
        <w:t>constrained</w:t>
      </w:r>
      <w:r w:rsidR="00853A1E" w:rsidRPr="00AB0CA7">
        <w:rPr>
          <w:rFonts w:ascii="Times New Roman" w:eastAsiaTheme="minorEastAsia" w:hAnsi="Times New Roman"/>
          <w:kern w:val="0"/>
          <w:sz w:val="20"/>
          <w:szCs w:val="24"/>
        </w:rPr>
        <w:t xml:space="preserve"> capabilities</w:t>
      </w:r>
      <w:r w:rsidR="00EC509C" w:rsidRPr="00AB0CA7">
        <w:rPr>
          <w:rFonts w:ascii="Times New Roman" w:eastAsiaTheme="minorEastAsia" w:hAnsi="Times New Roman"/>
          <w:kern w:val="0"/>
          <w:sz w:val="20"/>
          <w:szCs w:val="24"/>
        </w:rPr>
        <w:t xml:space="preserve"> in the future</w:t>
      </w:r>
      <w:r w:rsidR="00853A1E" w:rsidRPr="00AB0CA7">
        <w:rPr>
          <w:rFonts w:ascii="Times New Roman" w:eastAsiaTheme="minorEastAsia" w:hAnsi="Times New Roman"/>
          <w:kern w:val="0"/>
          <w:sz w:val="20"/>
          <w:szCs w:val="24"/>
        </w:rPr>
        <w:t>.</w:t>
      </w:r>
      <w:r w:rsidRPr="00AB0CA7">
        <w:rPr>
          <w:rFonts w:ascii="Times New Roman" w:eastAsiaTheme="minorEastAsia" w:hAnsi="Times New Roman"/>
          <w:kern w:val="0"/>
          <w:sz w:val="20"/>
          <w:szCs w:val="24"/>
        </w:rPr>
        <w:t xml:space="preserve"> </w:t>
      </w:r>
      <w:r w:rsidR="008B6B85" w:rsidRPr="00AB0CA7">
        <w:rPr>
          <w:rFonts w:ascii="Times New Roman" w:eastAsiaTheme="minorEastAsia" w:hAnsi="Times New Roman"/>
          <w:kern w:val="0"/>
          <w:sz w:val="20"/>
          <w:szCs w:val="24"/>
        </w:rPr>
        <w:t>Then the UE switches these RF resources to NETWORK B.</w:t>
      </w:r>
      <w:r w:rsidR="0045494A" w:rsidRPr="00AB0CA7">
        <w:rPr>
          <w:rFonts w:ascii="Times New Roman" w:eastAsiaTheme="minorEastAsia" w:hAnsi="Times New Roman"/>
          <w:kern w:val="0"/>
          <w:sz w:val="20"/>
          <w:szCs w:val="24"/>
        </w:rPr>
        <w:t xml:space="preserve"> </w:t>
      </w:r>
    </w:p>
    <w:p w14:paraId="032B4C2D" w14:textId="2F3C4BC7" w:rsidR="00BD3912" w:rsidRPr="00AB0CA7" w:rsidRDefault="00664209" w:rsidP="00AB0CA7">
      <w:pPr>
        <w:pStyle w:val="ListParagraph"/>
        <w:widowControl/>
        <w:numPr>
          <w:ilvl w:val="0"/>
          <w:numId w:val="32"/>
        </w:numPr>
        <w:spacing w:after="0"/>
        <w:ind w:firstLineChars="0"/>
        <w:contextualSpacing/>
        <w:jc w:val="left"/>
        <w:rPr>
          <w:rFonts w:eastAsiaTheme="minorEastAsia"/>
          <w:szCs w:val="24"/>
        </w:rPr>
      </w:pPr>
      <w:r w:rsidRPr="00F1184C">
        <w:rPr>
          <w:rFonts w:ascii="Times New Roman" w:eastAsiaTheme="minorEastAsia" w:hAnsi="Times New Roman"/>
          <w:b/>
          <w:kern w:val="0"/>
          <w:sz w:val="20"/>
          <w:szCs w:val="24"/>
        </w:rPr>
        <w:t>R</w:t>
      </w:r>
      <w:r w:rsidR="00BD3912" w:rsidRPr="00AB0CA7">
        <w:rPr>
          <w:rFonts w:ascii="Times New Roman" w:eastAsiaTheme="minorEastAsia" w:hAnsi="Times New Roman"/>
          <w:b/>
          <w:kern w:val="0"/>
          <w:sz w:val="20"/>
          <w:szCs w:val="24"/>
        </w:rPr>
        <w:t>eactive way</w:t>
      </w:r>
      <w:r w:rsidR="00BD3912" w:rsidRPr="00AB0CA7">
        <w:rPr>
          <w:rFonts w:ascii="Times New Roman" w:eastAsiaTheme="minorEastAsia" w:hAnsi="Times New Roman"/>
          <w:kern w:val="0"/>
          <w:sz w:val="20"/>
          <w:szCs w:val="24"/>
        </w:rPr>
        <w:t xml:space="preserve">: </w:t>
      </w:r>
      <w:r w:rsidR="009C18B8" w:rsidRPr="00AB0CA7">
        <w:rPr>
          <w:rFonts w:ascii="Times New Roman" w:eastAsiaTheme="minorEastAsia" w:hAnsi="Times New Roman"/>
          <w:kern w:val="0"/>
          <w:sz w:val="20"/>
          <w:szCs w:val="24"/>
        </w:rPr>
        <w:t>NETWORK A</w:t>
      </w:r>
      <w:r w:rsidR="00BD3912" w:rsidRPr="00AB0CA7">
        <w:rPr>
          <w:rFonts w:ascii="Times New Roman" w:eastAsiaTheme="minorEastAsia" w:hAnsi="Times New Roman"/>
          <w:kern w:val="0"/>
          <w:sz w:val="20"/>
          <w:szCs w:val="24"/>
        </w:rPr>
        <w:t xml:space="preserve"> has occupied full capabilities and</w:t>
      </w:r>
      <w:r w:rsidR="002C69FC" w:rsidRPr="00AB0CA7">
        <w:rPr>
          <w:rFonts w:ascii="Times New Roman" w:eastAsiaTheme="minorEastAsia" w:hAnsi="Times New Roman"/>
          <w:kern w:val="0"/>
          <w:sz w:val="20"/>
          <w:szCs w:val="24"/>
        </w:rPr>
        <w:t xml:space="preserve"> the UE</w:t>
      </w:r>
      <w:r w:rsidR="00BD3912" w:rsidRPr="00AB0CA7">
        <w:rPr>
          <w:rFonts w:ascii="Times New Roman" w:eastAsiaTheme="minorEastAsia" w:hAnsi="Times New Roman"/>
          <w:kern w:val="0"/>
          <w:sz w:val="20"/>
          <w:szCs w:val="24"/>
        </w:rPr>
        <w:t xml:space="preserve"> </w:t>
      </w:r>
      <w:r w:rsidR="00B7260D" w:rsidRPr="00AB0CA7">
        <w:rPr>
          <w:rFonts w:ascii="Times New Roman" w:eastAsiaTheme="minorEastAsia" w:hAnsi="Times New Roman"/>
          <w:kern w:val="0"/>
          <w:sz w:val="20"/>
          <w:szCs w:val="24"/>
        </w:rPr>
        <w:t xml:space="preserve">needs to firstly </w:t>
      </w:r>
      <w:r w:rsidR="00BD3912" w:rsidRPr="00AB0CA7">
        <w:rPr>
          <w:rFonts w:ascii="Times New Roman" w:eastAsiaTheme="minorEastAsia" w:hAnsi="Times New Roman"/>
          <w:kern w:val="0"/>
          <w:sz w:val="20"/>
          <w:szCs w:val="24"/>
        </w:rPr>
        <w:t xml:space="preserve">request a change of UE capabilities to trigger </w:t>
      </w:r>
      <w:r w:rsidR="009C18B8" w:rsidRPr="00AB0CA7">
        <w:rPr>
          <w:rFonts w:ascii="Times New Roman" w:eastAsiaTheme="minorEastAsia" w:hAnsi="Times New Roman"/>
          <w:kern w:val="0"/>
          <w:sz w:val="20"/>
          <w:szCs w:val="24"/>
        </w:rPr>
        <w:t>NETWORK A</w:t>
      </w:r>
      <w:r w:rsidR="00BD3912" w:rsidRPr="00AB0CA7">
        <w:rPr>
          <w:rFonts w:ascii="Times New Roman" w:eastAsiaTheme="minorEastAsia" w:hAnsi="Times New Roman"/>
          <w:kern w:val="0"/>
          <w:sz w:val="20"/>
          <w:szCs w:val="24"/>
        </w:rPr>
        <w:t xml:space="preserve"> to release some </w:t>
      </w:r>
      <w:r w:rsidR="00E046AE" w:rsidRPr="00AB0CA7">
        <w:rPr>
          <w:rFonts w:ascii="Times New Roman" w:eastAsiaTheme="minorEastAsia" w:hAnsi="Times New Roman"/>
          <w:kern w:val="0"/>
          <w:sz w:val="20"/>
          <w:szCs w:val="24"/>
        </w:rPr>
        <w:t xml:space="preserve">related </w:t>
      </w:r>
      <w:r w:rsidR="00BD3912" w:rsidRPr="00AB0CA7">
        <w:rPr>
          <w:rFonts w:ascii="Times New Roman" w:eastAsiaTheme="minorEastAsia" w:hAnsi="Times New Roman"/>
          <w:kern w:val="0"/>
          <w:sz w:val="20"/>
          <w:szCs w:val="24"/>
        </w:rPr>
        <w:t>RF resources.</w:t>
      </w:r>
      <w:r w:rsidR="00364EAE" w:rsidRPr="00AB0CA7">
        <w:rPr>
          <w:rFonts w:ascii="Times New Roman" w:eastAsiaTheme="minorEastAsia" w:hAnsi="Times New Roman"/>
          <w:kern w:val="0"/>
          <w:sz w:val="20"/>
          <w:szCs w:val="24"/>
        </w:rPr>
        <w:t xml:space="preserve"> </w:t>
      </w:r>
      <w:r w:rsidR="00B07EB7" w:rsidRPr="00AB0CA7">
        <w:rPr>
          <w:rFonts w:ascii="Times New Roman" w:eastAsiaTheme="minorEastAsia" w:hAnsi="Times New Roman"/>
          <w:kern w:val="0"/>
          <w:sz w:val="20"/>
          <w:szCs w:val="24"/>
        </w:rPr>
        <w:t xml:space="preserve">Then the UE </w:t>
      </w:r>
      <w:r w:rsidR="004F789A" w:rsidRPr="00AB0CA7">
        <w:rPr>
          <w:rFonts w:ascii="Times New Roman" w:eastAsiaTheme="minorEastAsia" w:hAnsi="Times New Roman"/>
          <w:kern w:val="0"/>
          <w:sz w:val="20"/>
          <w:szCs w:val="24"/>
        </w:rPr>
        <w:t>switches</w:t>
      </w:r>
      <w:r w:rsidR="00B07EB7" w:rsidRPr="00AB0CA7">
        <w:rPr>
          <w:rFonts w:ascii="Times New Roman" w:eastAsiaTheme="minorEastAsia" w:hAnsi="Times New Roman"/>
          <w:kern w:val="0"/>
          <w:sz w:val="20"/>
          <w:szCs w:val="24"/>
        </w:rPr>
        <w:t xml:space="preserve"> these RF resources to NETWORK B.</w:t>
      </w:r>
    </w:p>
    <w:p w14:paraId="2F1606B5" w14:textId="1205416B" w:rsidR="00BD3912" w:rsidRPr="00C07EFC" w:rsidRDefault="00D540EC" w:rsidP="00BD3912">
      <w:pPr>
        <w:pStyle w:val="BodyText"/>
        <w:rPr>
          <w:rFonts w:eastAsiaTheme="minorEastAsia"/>
          <w:szCs w:val="18"/>
          <w:lang w:eastAsia="zh-CN"/>
        </w:rPr>
      </w:pPr>
      <w:r>
        <w:rPr>
          <w:rFonts w:eastAsiaTheme="minorEastAsia"/>
          <w:szCs w:val="18"/>
          <w:lang w:eastAsia="zh-CN"/>
        </w:rPr>
        <w:t>The main drawback</w:t>
      </w:r>
      <w:r w:rsidR="00794770">
        <w:rPr>
          <w:rFonts w:eastAsiaTheme="minorEastAsia"/>
          <w:szCs w:val="18"/>
          <w:lang w:eastAsia="zh-CN"/>
        </w:rPr>
        <w:t xml:space="preserve"> of reactive way </w:t>
      </w:r>
      <w:r w:rsidR="003919B3">
        <w:rPr>
          <w:rFonts w:eastAsiaTheme="minorEastAsia"/>
          <w:szCs w:val="18"/>
          <w:lang w:eastAsia="zh-CN"/>
        </w:rPr>
        <w:t>is</w:t>
      </w:r>
      <w:r w:rsidR="00794770">
        <w:rPr>
          <w:rFonts w:eastAsiaTheme="minorEastAsia"/>
          <w:szCs w:val="18"/>
          <w:lang w:eastAsia="zh-CN"/>
        </w:rPr>
        <w:t xml:space="preserve"> that th</w:t>
      </w:r>
      <w:r>
        <w:rPr>
          <w:rFonts w:eastAsiaTheme="minorEastAsia"/>
          <w:szCs w:val="18"/>
          <w:lang w:eastAsia="zh-CN"/>
        </w:rPr>
        <w:t xml:space="preserve">e UE may not be able </w:t>
      </w:r>
      <w:r w:rsidR="00D613A7">
        <w:rPr>
          <w:rFonts w:eastAsiaTheme="minorEastAsia"/>
          <w:szCs w:val="18"/>
          <w:lang w:eastAsia="zh-CN"/>
        </w:rPr>
        <w:t xml:space="preserve">to </w:t>
      </w:r>
      <w:r>
        <w:rPr>
          <w:rFonts w:eastAsiaTheme="minorEastAsia"/>
          <w:szCs w:val="18"/>
          <w:lang w:eastAsia="zh-CN"/>
        </w:rPr>
        <w:t xml:space="preserve">receive the RRC reconfiguration timely, </w:t>
      </w:r>
      <w:r w:rsidR="00F80184">
        <w:rPr>
          <w:rFonts w:eastAsiaTheme="minorEastAsia"/>
          <w:szCs w:val="18"/>
          <w:lang w:eastAsia="zh-CN"/>
        </w:rPr>
        <w:t xml:space="preserve">leading to the service </w:t>
      </w:r>
      <w:r>
        <w:rPr>
          <w:rFonts w:eastAsiaTheme="minorEastAsia"/>
          <w:szCs w:val="18"/>
          <w:lang w:eastAsia="zh-CN"/>
        </w:rPr>
        <w:t xml:space="preserve">delay in NETWORK B. </w:t>
      </w:r>
      <w:r w:rsidR="00B708AF">
        <w:rPr>
          <w:rFonts w:eastAsiaTheme="minorEastAsia"/>
          <w:szCs w:val="18"/>
          <w:lang w:eastAsia="zh-CN"/>
        </w:rPr>
        <w:t>P</w:t>
      </w:r>
      <w:r w:rsidR="00471DA9" w:rsidRPr="007F3CFE">
        <w:rPr>
          <w:rFonts w:eastAsiaTheme="minorEastAsia"/>
          <w:szCs w:val="18"/>
          <w:lang w:eastAsia="zh-CN"/>
        </w:rPr>
        <w:t>roactive way</w:t>
      </w:r>
      <w:r w:rsidR="00471DA9">
        <w:rPr>
          <w:rFonts w:eastAsiaTheme="minorEastAsia"/>
          <w:szCs w:val="18"/>
          <w:lang w:eastAsia="zh-CN"/>
        </w:rPr>
        <w:t xml:space="preserve"> </w:t>
      </w:r>
      <w:r w:rsidR="00093A21">
        <w:rPr>
          <w:rFonts w:eastAsiaTheme="minorEastAsia"/>
          <w:szCs w:val="18"/>
          <w:lang w:eastAsia="zh-CN"/>
        </w:rPr>
        <w:t xml:space="preserve">is </w:t>
      </w:r>
      <w:r w:rsidR="00D9361B">
        <w:rPr>
          <w:rFonts w:eastAsiaTheme="minorEastAsia"/>
          <w:szCs w:val="18"/>
          <w:lang w:eastAsia="zh-CN"/>
        </w:rPr>
        <w:t xml:space="preserve">sometimes </w:t>
      </w:r>
      <w:r w:rsidR="00471DA9">
        <w:rPr>
          <w:rFonts w:eastAsiaTheme="minorEastAsia"/>
          <w:szCs w:val="18"/>
          <w:lang w:eastAsia="zh-CN"/>
        </w:rPr>
        <w:t>unnecessary.</w:t>
      </w:r>
      <w:r w:rsidR="00BD3912">
        <w:rPr>
          <w:rFonts w:eastAsiaTheme="minorEastAsia"/>
          <w:szCs w:val="18"/>
          <w:lang w:eastAsia="zh-CN"/>
        </w:rPr>
        <w:t xml:space="preserve"> </w:t>
      </w:r>
      <w:r w:rsidR="000E5BB0">
        <w:rPr>
          <w:rFonts w:eastAsiaTheme="minorEastAsia"/>
          <w:szCs w:val="18"/>
          <w:lang w:eastAsia="zh-CN"/>
        </w:rPr>
        <w:t>F</w:t>
      </w:r>
      <w:r w:rsidR="00BD3912">
        <w:rPr>
          <w:rFonts w:eastAsiaTheme="minorEastAsia"/>
          <w:szCs w:val="18"/>
          <w:lang w:eastAsia="zh-CN"/>
        </w:rPr>
        <w:t>or example,</w:t>
      </w:r>
      <w:r w:rsidR="00A14C1D">
        <w:rPr>
          <w:rFonts w:eastAsiaTheme="minorEastAsia"/>
          <w:szCs w:val="18"/>
          <w:lang w:eastAsia="zh-CN"/>
        </w:rPr>
        <w:t xml:space="preserve"> when </w:t>
      </w:r>
      <w:r w:rsidR="00BD3912">
        <w:rPr>
          <w:rFonts w:eastAsiaTheme="minorEastAsia"/>
          <w:szCs w:val="18"/>
          <w:lang w:eastAsia="zh-CN"/>
        </w:rPr>
        <w:t xml:space="preserve">the </w:t>
      </w:r>
      <w:r w:rsidR="00D613A7">
        <w:rPr>
          <w:rFonts w:eastAsiaTheme="minorEastAsia"/>
          <w:szCs w:val="18"/>
          <w:lang w:eastAsia="zh-CN"/>
        </w:rPr>
        <w:t xml:space="preserve">capabilities will be switched back to NETWORK A shortly </w:t>
      </w:r>
      <w:r w:rsidR="00BD3912">
        <w:rPr>
          <w:rFonts w:eastAsiaTheme="minorEastAsia"/>
          <w:szCs w:val="18"/>
          <w:lang w:eastAsia="zh-CN"/>
        </w:rPr>
        <w:t xml:space="preserve">or the </w:t>
      </w:r>
      <w:r w:rsidR="009C18B8">
        <w:rPr>
          <w:rFonts w:eastAsiaTheme="minorEastAsia"/>
          <w:szCs w:val="18"/>
          <w:lang w:eastAsia="zh-CN"/>
        </w:rPr>
        <w:t>NETWORK A</w:t>
      </w:r>
      <w:r w:rsidR="00BD3912">
        <w:rPr>
          <w:rFonts w:eastAsiaTheme="minorEastAsia"/>
          <w:szCs w:val="18"/>
          <w:lang w:eastAsia="zh-CN"/>
        </w:rPr>
        <w:t xml:space="preserve"> </w:t>
      </w:r>
      <w:r w:rsidR="00B7260D">
        <w:rPr>
          <w:rFonts w:eastAsiaTheme="minorEastAsia" w:hint="eastAsia"/>
          <w:szCs w:val="18"/>
          <w:lang w:eastAsia="zh-CN"/>
        </w:rPr>
        <w:t>does</w:t>
      </w:r>
      <w:r w:rsidR="00B7260D">
        <w:rPr>
          <w:rFonts w:eastAsiaTheme="minorEastAsia"/>
          <w:szCs w:val="18"/>
          <w:lang w:eastAsia="zh-CN"/>
        </w:rPr>
        <w:t xml:space="preserve"> </w:t>
      </w:r>
      <w:r w:rsidR="00BD3912">
        <w:rPr>
          <w:rFonts w:eastAsiaTheme="minorEastAsia"/>
          <w:szCs w:val="18"/>
          <w:lang w:eastAsia="zh-CN"/>
        </w:rPr>
        <w:t xml:space="preserve">not </w:t>
      </w:r>
      <w:r w:rsidR="00B7260D">
        <w:rPr>
          <w:rFonts w:eastAsiaTheme="minorEastAsia" w:hint="eastAsia"/>
          <w:szCs w:val="18"/>
          <w:lang w:eastAsia="zh-CN"/>
        </w:rPr>
        <w:t>tend</w:t>
      </w:r>
      <w:r w:rsidR="00B7260D">
        <w:rPr>
          <w:rFonts w:eastAsiaTheme="minorEastAsia"/>
          <w:szCs w:val="18"/>
          <w:lang w:eastAsia="zh-CN"/>
        </w:rPr>
        <w:t xml:space="preserve"> </w:t>
      </w:r>
      <w:r w:rsidR="00B7260D">
        <w:rPr>
          <w:rFonts w:eastAsiaTheme="minorEastAsia" w:hint="eastAsia"/>
          <w:szCs w:val="18"/>
          <w:lang w:eastAsia="zh-CN"/>
        </w:rPr>
        <w:t>to</w:t>
      </w:r>
      <w:r w:rsidR="00B7260D">
        <w:rPr>
          <w:rFonts w:eastAsiaTheme="minorEastAsia"/>
          <w:szCs w:val="18"/>
          <w:lang w:eastAsia="zh-CN"/>
        </w:rPr>
        <w:t xml:space="preserve"> </w:t>
      </w:r>
      <w:r w:rsidR="005A7FFC">
        <w:rPr>
          <w:rFonts w:eastAsiaTheme="minorEastAsia"/>
          <w:szCs w:val="18"/>
          <w:lang w:eastAsia="zh-CN"/>
        </w:rPr>
        <w:t xml:space="preserve">utilize </w:t>
      </w:r>
      <w:r w:rsidR="000E01DF">
        <w:rPr>
          <w:rFonts w:eastAsiaTheme="minorEastAsia"/>
          <w:szCs w:val="18"/>
          <w:lang w:eastAsia="zh-CN"/>
        </w:rPr>
        <w:t xml:space="preserve">more RF resources </w:t>
      </w:r>
      <w:r w:rsidR="00BD3912">
        <w:rPr>
          <w:rFonts w:eastAsiaTheme="minorEastAsia"/>
          <w:szCs w:val="18"/>
          <w:lang w:eastAsia="zh-CN"/>
        </w:rPr>
        <w:t>in a short time</w:t>
      </w:r>
      <w:r w:rsidR="00B7260D">
        <w:rPr>
          <w:rFonts w:eastAsiaTheme="minorEastAsia" w:hint="eastAsia"/>
          <w:szCs w:val="18"/>
          <w:lang w:eastAsia="zh-CN"/>
        </w:rPr>
        <w:t>,</w:t>
      </w:r>
      <w:r w:rsidR="00B7260D">
        <w:rPr>
          <w:rFonts w:eastAsiaTheme="minorEastAsia"/>
          <w:szCs w:val="18"/>
          <w:lang w:eastAsia="zh-CN"/>
        </w:rPr>
        <w:t xml:space="preserve"> t</w:t>
      </w:r>
      <w:r w:rsidR="00BD3912">
        <w:rPr>
          <w:rFonts w:eastAsiaTheme="minorEastAsia"/>
          <w:szCs w:val="18"/>
          <w:lang w:eastAsia="zh-CN"/>
        </w:rPr>
        <w:t xml:space="preserve">he UE may </w:t>
      </w:r>
      <w:r w:rsidR="002000D0">
        <w:rPr>
          <w:rFonts w:eastAsiaTheme="minorEastAsia"/>
          <w:szCs w:val="18"/>
          <w:lang w:eastAsia="zh-CN"/>
        </w:rPr>
        <w:t xml:space="preserve">want to </w:t>
      </w:r>
      <w:r w:rsidR="00BD3912">
        <w:rPr>
          <w:rFonts w:eastAsiaTheme="minorEastAsia"/>
          <w:szCs w:val="18"/>
          <w:lang w:eastAsia="zh-CN"/>
        </w:rPr>
        <w:t xml:space="preserve">switch its capabilities without notifying the </w:t>
      </w:r>
      <w:r w:rsidR="009C18B8">
        <w:rPr>
          <w:rFonts w:eastAsiaTheme="minorEastAsia"/>
          <w:szCs w:val="18"/>
          <w:lang w:eastAsia="zh-CN"/>
        </w:rPr>
        <w:t>NETWORK A</w:t>
      </w:r>
      <w:r w:rsidR="00043555">
        <w:rPr>
          <w:rFonts w:eastAsiaTheme="minorEastAsia"/>
          <w:szCs w:val="18"/>
          <w:lang w:eastAsia="zh-CN"/>
        </w:rPr>
        <w:t xml:space="preserve"> to</w:t>
      </w:r>
      <w:r w:rsidR="003B6D44">
        <w:rPr>
          <w:rFonts w:eastAsiaTheme="minorEastAsia"/>
          <w:szCs w:val="18"/>
          <w:lang w:eastAsia="zh-CN"/>
        </w:rPr>
        <w:t xml:space="preserve"> reduce the signaling overhead</w:t>
      </w:r>
      <w:r w:rsidR="00BD3912">
        <w:rPr>
          <w:rFonts w:eastAsiaTheme="minorEastAsia"/>
          <w:szCs w:val="18"/>
          <w:lang w:eastAsia="zh-CN"/>
        </w:rPr>
        <w:t>.</w:t>
      </w:r>
      <w:r w:rsidR="00D97628" w:rsidRPr="00D97628">
        <w:rPr>
          <w:rFonts w:eastAsiaTheme="minorEastAsia"/>
          <w:szCs w:val="18"/>
          <w:lang w:eastAsia="zh-CN"/>
        </w:rPr>
        <w:t xml:space="preserve"> </w:t>
      </w:r>
      <w:r w:rsidR="00B71F67">
        <w:rPr>
          <w:rFonts w:eastAsiaTheme="minorEastAsia"/>
          <w:szCs w:val="18"/>
          <w:lang w:eastAsia="zh-CN"/>
        </w:rPr>
        <w:t>Hence</w:t>
      </w:r>
      <w:r w:rsidR="001E7BFF">
        <w:rPr>
          <w:rFonts w:eastAsiaTheme="minorEastAsia"/>
          <w:szCs w:val="18"/>
          <w:lang w:eastAsia="zh-CN"/>
        </w:rPr>
        <w:t xml:space="preserve">, both </w:t>
      </w:r>
      <w:r w:rsidR="00B71F67">
        <w:rPr>
          <w:rFonts w:eastAsiaTheme="minorEastAsia"/>
          <w:szCs w:val="18"/>
          <w:lang w:eastAsia="zh-CN"/>
        </w:rPr>
        <w:t>ways</w:t>
      </w:r>
      <w:r w:rsidR="001E7BFF">
        <w:rPr>
          <w:rFonts w:eastAsiaTheme="minorEastAsia"/>
          <w:szCs w:val="18"/>
          <w:lang w:eastAsia="zh-CN"/>
        </w:rPr>
        <w:t xml:space="preserve"> have its advantages and disadvantages.</w:t>
      </w:r>
      <w:r w:rsidR="00143DDA">
        <w:rPr>
          <w:rFonts w:eastAsiaTheme="minorEastAsia"/>
          <w:szCs w:val="18"/>
          <w:lang w:eastAsia="zh-CN"/>
        </w:rPr>
        <w:t xml:space="preserve"> </w:t>
      </w:r>
      <w:r w:rsidR="00211D70">
        <w:rPr>
          <w:rFonts w:eastAsiaTheme="minorEastAsia"/>
          <w:szCs w:val="18"/>
          <w:lang w:eastAsia="zh-CN"/>
        </w:rPr>
        <w:t>From</w:t>
      </w:r>
      <w:r w:rsidR="002B5F51">
        <w:rPr>
          <w:rFonts w:eastAsiaTheme="minorEastAsia"/>
          <w:szCs w:val="18"/>
          <w:lang w:eastAsia="zh-CN"/>
        </w:rPr>
        <w:t xml:space="preserve"> UE flexibility</w:t>
      </w:r>
      <w:r w:rsidR="000E6434">
        <w:rPr>
          <w:rFonts w:eastAsiaTheme="minorEastAsia"/>
          <w:szCs w:val="18"/>
          <w:lang w:eastAsia="zh-CN"/>
        </w:rPr>
        <w:t xml:space="preserve"> perspective</w:t>
      </w:r>
      <w:r w:rsidR="002B5F51">
        <w:rPr>
          <w:rFonts w:eastAsiaTheme="minorEastAsia"/>
          <w:szCs w:val="18"/>
          <w:lang w:eastAsia="zh-CN"/>
        </w:rPr>
        <w:t xml:space="preserve">, </w:t>
      </w:r>
      <w:r w:rsidR="00411946">
        <w:rPr>
          <w:rFonts w:eastAsiaTheme="minorEastAsia"/>
          <w:szCs w:val="18"/>
          <w:lang w:eastAsia="zh-CN"/>
        </w:rPr>
        <w:t xml:space="preserve">we think </w:t>
      </w:r>
      <w:r w:rsidR="00BD3912">
        <w:rPr>
          <w:rFonts w:eastAsiaTheme="minorEastAsia"/>
          <w:szCs w:val="18"/>
          <w:lang w:eastAsia="zh-CN"/>
        </w:rPr>
        <w:t xml:space="preserve">both </w:t>
      </w:r>
      <w:r w:rsidR="00CC0E06">
        <w:rPr>
          <w:rFonts w:eastAsiaTheme="minorEastAsia"/>
          <w:szCs w:val="18"/>
          <w:lang w:eastAsia="zh-CN"/>
        </w:rPr>
        <w:t xml:space="preserve">ways </w:t>
      </w:r>
      <w:r w:rsidR="00B62130">
        <w:rPr>
          <w:rFonts w:eastAsiaTheme="minorEastAsia"/>
          <w:szCs w:val="18"/>
          <w:lang w:eastAsia="zh-CN"/>
        </w:rPr>
        <w:t>should be</w:t>
      </w:r>
      <w:r w:rsidR="00BD3912">
        <w:rPr>
          <w:rFonts w:eastAsiaTheme="minorEastAsia"/>
          <w:szCs w:val="18"/>
          <w:lang w:eastAsia="zh-CN"/>
        </w:rPr>
        <w:t xml:space="preserve"> allowed. </w:t>
      </w:r>
      <w:r w:rsidR="008D7470">
        <w:rPr>
          <w:rFonts w:eastAsiaTheme="minorEastAsia"/>
          <w:szCs w:val="18"/>
          <w:lang w:eastAsia="zh-CN"/>
        </w:rPr>
        <w:t>And</w:t>
      </w:r>
      <w:r w:rsidR="00BD3912">
        <w:rPr>
          <w:rFonts w:eastAsiaTheme="minorEastAsia"/>
          <w:szCs w:val="18"/>
          <w:lang w:eastAsia="zh-CN"/>
        </w:rPr>
        <w:t xml:space="preserve"> it should be left to </w:t>
      </w:r>
      <w:r w:rsidR="00BD3912" w:rsidRPr="00C07EFC">
        <w:rPr>
          <w:rFonts w:eastAsiaTheme="minorEastAsia"/>
          <w:szCs w:val="18"/>
          <w:lang w:eastAsia="zh-CN"/>
        </w:rPr>
        <w:t>UE implementa</w:t>
      </w:r>
      <w:r w:rsidR="00BD3912" w:rsidRPr="00F36B68">
        <w:rPr>
          <w:rFonts w:eastAsiaTheme="minorEastAsia"/>
          <w:szCs w:val="18"/>
          <w:lang w:eastAsia="zh-CN"/>
        </w:rPr>
        <w:t>tion</w:t>
      </w:r>
      <w:r w:rsidR="00A10402" w:rsidRPr="007A44AF">
        <w:rPr>
          <w:rFonts w:eastAsiaTheme="minorEastAsia"/>
          <w:lang w:eastAsia="zh-CN"/>
        </w:rPr>
        <w:t xml:space="preserve"> </w:t>
      </w:r>
      <w:r w:rsidR="00A10402" w:rsidRPr="007A44AF">
        <w:rPr>
          <w:bCs/>
          <w:szCs w:val="18"/>
        </w:rPr>
        <w:t>which way to use</w:t>
      </w:r>
      <w:r w:rsidR="00BD3912" w:rsidRPr="007A44AF">
        <w:rPr>
          <w:rFonts w:eastAsiaTheme="minorEastAsia"/>
          <w:szCs w:val="18"/>
          <w:lang w:eastAsia="zh-CN"/>
        </w:rPr>
        <w:t xml:space="preserve"> </w:t>
      </w:r>
      <w:r w:rsidR="00965CE8">
        <w:rPr>
          <w:rFonts w:eastAsiaTheme="minorEastAsia"/>
          <w:szCs w:val="18"/>
          <w:lang w:eastAsia="zh-CN"/>
        </w:rPr>
        <w:t>at</w:t>
      </w:r>
      <w:r w:rsidR="00965CE8" w:rsidRPr="007A44AF">
        <w:rPr>
          <w:rFonts w:eastAsiaTheme="minorEastAsia"/>
          <w:szCs w:val="18"/>
          <w:lang w:eastAsia="zh-CN"/>
        </w:rPr>
        <w:t xml:space="preserve"> </w:t>
      </w:r>
      <w:r w:rsidR="00C72652" w:rsidRPr="007A44AF">
        <w:rPr>
          <w:rFonts w:eastAsiaTheme="minorEastAsia"/>
          <w:szCs w:val="18"/>
          <w:lang w:eastAsia="zh-CN"/>
        </w:rPr>
        <w:t>a c</w:t>
      </w:r>
      <w:r w:rsidR="00C72652">
        <w:rPr>
          <w:rFonts w:eastAsiaTheme="minorEastAsia"/>
          <w:szCs w:val="18"/>
          <w:lang w:eastAsia="zh-CN"/>
        </w:rPr>
        <w:t>ertain time.</w:t>
      </w:r>
      <w:r w:rsidR="00BD3912" w:rsidRPr="00C07EFC">
        <w:rPr>
          <w:rFonts w:eastAsiaTheme="minorEastAsia"/>
          <w:szCs w:val="18"/>
          <w:lang w:eastAsia="zh-CN"/>
        </w:rPr>
        <w:t xml:space="preserve"> </w:t>
      </w:r>
    </w:p>
    <w:p w14:paraId="31D733B3" w14:textId="09DA75E5" w:rsidR="00A86D87" w:rsidRPr="00AB0CA7" w:rsidRDefault="00B708AF" w:rsidP="00AB0CA7">
      <w:pPr>
        <w:pStyle w:val="Proposal"/>
        <w:numPr>
          <w:ilvl w:val="0"/>
          <w:numId w:val="39"/>
        </w:numPr>
        <w:ind w:left="1701" w:hanging="1701"/>
        <w:rPr>
          <w:rFonts w:eastAsia="宋体"/>
        </w:rPr>
      </w:pPr>
      <w:r w:rsidRPr="00AB0CA7">
        <w:rPr>
          <w:rFonts w:ascii="Times New Roman" w:eastAsia="宋体" w:hAnsi="Times New Roman"/>
        </w:rPr>
        <w:t>T</w:t>
      </w:r>
      <w:r w:rsidR="00BD3912" w:rsidRPr="00AB0CA7">
        <w:rPr>
          <w:rFonts w:ascii="Times New Roman" w:eastAsia="宋体" w:hAnsi="Times New Roman"/>
        </w:rPr>
        <w:t>he UE is allowed to request a change of UE capabilities proactively or reactively</w:t>
      </w:r>
      <w:r w:rsidR="004933B1" w:rsidRPr="00AB0CA7">
        <w:rPr>
          <w:rFonts w:ascii="Times New Roman" w:eastAsia="宋体" w:hAnsi="Times New Roman"/>
        </w:rPr>
        <w:t xml:space="preserve"> in NW A</w:t>
      </w:r>
      <w:r w:rsidR="00BD3912" w:rsidRPr="00AB0CA7">
        <w:rPr>
          <w:rFonts w:ascii="Times New Roman" w:eastAsia="宋体" w:hAnsi="Times New Roman"/>
        </w:rPr>
        <w:t xml:space="preserve"> for MUSIM purpose, and it’s up to UE implementation which way to use.</w:t>
      </w:r>
      <w:r w:rsidR="009B7FB4" w:rsidRPr="00AB0CA7" w:rsidDel="009B7FB4">
        <w:rPr>
          <w:rFonts w:ascii="Times New Roman" w:eastAsia="宋体" w:hAnsi="Times New Roman"/>
        </w:rPr>
        <w:t xml:space="preserve"> </w:t>
      </w:r>
    </w:p>
    <w:p w14:paraId="28E85144" w14:textId="77777777" w:rsidR="00AB0CA7" w:rsidRDefault="00AB0CA7" w:rsidP="00EB1949">
      <w:pPr>
        <w:pStyle w:val="BodyText"/>
        <w:rPr>
          <w:rFonts w:eastAsiaTheme="minorEastAsia"/>
          <w:b/>
          <w:i/>
          <w:u w:val="single"/>
          <w:lang w:eastAsia="zh-CN"/>
        </w:rPr>
      </w:pPr>
    </w:p>
    <w:p w14:paraId="26605D71" w14:textId="164D2745" w:rsidR="003259EA" w:rsidRPr="00290DFD" w:rsidRDefault="00CC2EC6" w:rsidP="00EB1949">
      <w:pPr>
        <w:pStyle w:val="BodyText"/>
        <w:rPr>
          <w:rFonts w:eastAsiaTheme="minorEastAsia"/>
          <w:b/>
          <w:i/>
          <w:u w:val="single"/>
          <w:lang w:eastAsia="zh-CN"/>
        </w:rPr>
      </w:pPr>
      <w:r>
        <w:rPr>
          <w:rFonts w:eastAsiaTheme="minorEastAsia"/>
          <w:b/>
          <w:i/>
          <w:u w:val="single"/>
          <w:lang w:eastAsia="zh-CN"/>
        </w:rPr>
        <w:t xml:space="preserve">Issue 2: </w:t>
      </w:r>
      <w:r w:rsidR="00415C65">
        <w:rPr>
          <w:rFonts w:eastAsiaTheme="minorEastAsia"/>
          <w:b/>
          <w:i/>
          <w:u w:val="single"/>
          <w:lang w:eastAsia="zh-CN"/>
        </w:rPr>
        <w:t>if the n</w:t>
      </w:r>
      <w:r w:rsidR="000C5D1A" w:rsidRPr="00290DFD">
        <w:rPr>
          <w:rFonts w:eastAsiaTheme="minorEastAsia"/>
          <w:b/>
          <w:i/>
          <w:u w:val="single"/>
          <w:lang w:eastAsia="zh-CN"/>
        </w:rPr>
        <w:t>etwork response</w:t>
      </w:r>
      <w:r w:rsidR="00415C65">
        <w:rPr>
          <w:rFonts w:eastAsiaTheme="minorEastAsia"/>
          <w:b/>
          <w:i/>
          <w:u w:val="single"/>
          <w:lang w:eastAsia="zh-CN"/>
        </w:rPr>
        <w:t xml:space="preserve"> is mandatory?</w:t>
      </w:r>
    </w:p>
    <w:p w14:paraId="7466CB9A" w14:textId="6B05B096" w:rsidR="000C550E" w:rsidRDefault="003F69B7" w:rsidP="00924250">
      <w:pPr>
        <w:pStyle w:val="BodyText"/>
        <w:rPr>
          <w:iCs/>
          <w:szCs w:val="20"/>
        </w:rPr>
      </w:pPr>
      <w:r>
        <w:rPr>
          <w:iCs/>
          <w:szCs w:val="20"/>
        </w:rPr>
        <w:t>If</w:t>
      </w:r>
      <w:r w:rsidR="00A1537C" w:rsidRPr="00BC34BD">
        <w:rPr>
          <w:iCs/>
          <w:szCs w:val="20"/>
        </w:rPr>
        <w:t xml:space="preserve"> </w:t>
      </w:r>
      <w:r w:rsidR="00B41EA9" w:rsidRPr="00BC34BD">
        <w:rPr>
          <w:rFonts w:hint="eastAsia"/>
          <w:iCs/>
          <w:szCs w:val="20"/>
        </w:rPr>
        <w:t>the</w:t>
      </w:r>
      <w:r w:rsidR="00B41EA9" w:rsidRPr="00BC34BD">
        <w:rPr>
          <w:iCs/>
          <w:szCs w:val="20"/>
        </w:rPr>
        <w:t xml:space="preserve"> UE </w:t>
      </w:r>
      <w:r w:rsidR="00640565">
        <w:rPr>
          <w:iCs/>
          <w:szCs w:val="20"/>
        </w:rPr>
        <w:t>requests a change of</w:t>
      </w:r>
      <w:r w:rsidR="00B41EA9" w:rsidRPr="00BC34BD">
        <w:rPr>
          <w:iCs/>
          <w:szCs w:val="20"/>
        </w:rPr>
        <w:t xml:space="preserve"> </w:t>
      </w:r>
      <w:r w:rsidR="00B41EA9" w:rsidRPr="00BC34BD">
        <w:rPr>
          <w:rFonts w:hint="eastAsia"/>
          <w:iCs/>
          <w:szCs w:val="20"/>
        </w:rPr>
        <w:t>capabilit</w:t>
      </w:r>
      <w:r w:rsidR="00640565">
        <w:rPr>
          <w:iCs/>
          <w:szCs w:val="20"/>
        </w:rPr>
        <w:t>ies</w:t>
      </w:r>
      <w:r w:rsidR="00210CF4" w:rsidRPr="00210CF4">
        <w:rPr>
          <w:rFonts w:eastAsiaTheme="minorEastAsia" w:hint="eastAsia"/>
          <w:b/>
          <w:lang w:eastAsia="zh-CN"/>
        </w:rPr>
        <w:t xml:space="preserve"> </w:t>
      </w:r>
      <w:r w:rsidR="00210CF4" w:rsidRPr="00290DFD">
        <w:rPr>
          <w:rFonts w:eastAsiaTheme="minorEastAsia"/>
          <w:lang w:eastAsia="zh-CN"/>
        </w:rPr>
        <w:t>proactively</w:t>
      </w:r>
      <w:r w:rsidR="00B41EA9" w:rsidRPr="00F67CE5">
        <w:rPr>
          <w:iCs/>
          <w:szCs w:val="20"/>
        </w:rPr>
        <w:t xml:space="preserve">, </w:t>
      </w:r>
      <w:r w:rsidR="008F79BD">
        <w:rPr>
          <w:iCs/>
          <w:szCs w:val="20"/>
        </w:rPr>
        <w:t xml:space="preserve">a new RRC configuration </w:t>
      </w:r>
      <w:r w:rsidR="000A6F60">
        <w:rPr>
          <w:iCs/>
          <w:szCs w:val="20"/>
        </w:rPr>
        <w:t xml:space="preserve">may not be needed </w:t>
      </w:r>
      <w:r w:rsidR="004F1F62">
        <w:rPr>
          <w:iCs/>
          <w:szCs w:val="20"/>
        </w:rPr>
        <w:t>at the UE side</w:t>
      </w:r>
      <w:r w:rsidR="002F20C1">
        <w:rPr>
          <w:iCs/>
          <w:szCs w:val="20"/>
        </w:rPr>
        <w:t>.</w:t>
      </w:r>
      <w:r w:rsidR="008F4822">
        <w:rPr>
          <w:iCs/>
          <w:szCs w:val="20"/>
        </w:rPr>
        <w:t xml:space="preserve"> </w:t>
      </w:r>
      <w:r w:rsidR="00210CF4">
        <w:rPr>
          <w:iCs/>
          <w:szCs w:val="20"/>
        </w:rPr>
        <w:t>From our understanding, t</w:t>
      </w:r>
      <w:r w:rsidR="0000173C" w:rsidRPr="00BC34BD">
        <w:rPr>
          <w:iCs/>
          <w:szCs w:val="20"/>
        </w:rPr>
        <w:t>he reasonable network behavio</w:t>
      </w:r>
      <w:r w:rsidR="0000173C" w:rsidRPr="00AB0CA7">
        <w:rPr>
          <w:rFonts w:eastAsiaTheme="minorEastAsia"/>
          <w:lang w:eastAsia="zh-CN"/>
        </w:rPr>
        <w:t xml:space="preserve">r is </w:t>
      </w:r>
      <w:r w:rsidR="003E3254" w:rsidRPr="00AB0CA7">
        <w:rPr>
          <w:rFonts w:eastAsiaTheme="minorEastAsia"/>
          <w:lang w:eastAsia="zh-CN"/>
        </w:rPr>
        <w:t>to follow</w:t>
      </w:r>
      <w:r w:rsidR="0000173C" w:rsidRPr="00AB0CA7">
        <w:rPr>
          <w:rFonts w:eastAsiaTheme="minorEastAsia"/>
          <w:lang w:eastAsia="zh-CN"/>
        </w:rPr>
        <w:t xml:space="preserve"> the UE’s capability </w:t>
      </w:r>
      <w:r w:rsidR="006F5051" w:rsidRPr="00AB0CA7">
        <w:rPr>
          <w:rFonts w:eastAsiaTheme="minorEastAsia"/>
          <w:lang w:eastAsia="zh-CN"/>
        </w:rPr>
        <w:t>change request</w:t>
      </w:r>
      <w:r w:rsidR="0000173C" w:rsidRPr="00AB0CA7">
        <w:rPr>
          <w:rFonts w:eastAsiaTheme="minorEastAsia"/>
          <w:lang w:eastAsia="zh-CN"/>
        </w:rPr>
        <w:t xml:space="preserve">, </w:t>
      </w:r>
      <w:r w:rsidR="00821BAF" w:rsidRPr="00AB0CA7">
        <w:rPr>
          <w:rFonts w:eastAsiaTheme="minorEastAsia"/>
          <w:lang w:eastAsia="zh-CN"/>
        </w:rPr>
        <w:t>i.e., not to configure i</w:t>
      </w:r>
      <w:r w:rsidR="00716794" w:rsidRPr="00AB0CA7">
        <w:rPr>
          <w:rFonts w:eastAsiaTheme="minorEastAsia"/>
          <w:lang w:eastAsia="zh-CN"/>
        </w:rPr>
        <w:t>m</w:t>
      </w:r>
      <w:r w:rsidR="00821BAF" w:rsidRPr="00AB0CA7">
        <w:rPr>
          <w:rFonts w:eastAsiaTheme="minorEastAsia"/>
          <w:lang w:eastAsia="zh-CN"/>
        </w:rPr>
        <w:t xml:space="preserve">proper configuration to the UE. </w:t>
      </w:r>
      <w:r w:rsidR="00C22E81">
        <w:rPr>
          <w:iCs/>
          <w:szCs w:val="20"/>
        </w:rPr>
        <w:t>So</w:t>
      </w:r>
      <w:r w:rsidR="005E32CD">
        <w:rPr>
          <w:iCs/>
          <w:szCs w:val="20"/>
        </w:rPr>
        <w:t>,</w:t>
      </w:r>
      <w:r w:rsidR="00C22E81">
        <w:rPr>
          <w:iCs/>
          <w:szCs w:val="20"/>
        </w:rPr>
        <w:t xml:space="preserve"> we do</w:t>
      </w:r>
      <w:r w:rsidR="0088518D">
        <w:rPr>
          <w:iCs/>
          <w:szCs w:val="20"/>
        </w:rPr>
        <w:t xml:space="preserve"> </w:t>
      </w:r>
      <w:r w:rsidR="00C22E81">
        <w:rPr>
          <w:iCs/>
          <w:szCs w:val="20"/>
        </w:rPr>
        <w:t>n</w:t>
      </w:r>
      <w:r w:rsidR="0088518D">
        <w:rPr>
          <w:iCs/>
          <w:szCs w:val="20"/>
        </w:rPr>
        <w:t>o</w:t>
      </w:r>
      <w:r w:rsidR="00C22E81">
        <w:rPr>
          <w:iCs/>
          <w:szCs w:val="20"/>
        </w:rPr>
        <w:t xml:space="preserve">t see the </w:t>
      </w:r>
      <w:r w:rsidR="007B2E47">
        <w:rPr>
          <w:iCs/>
          <w:szCs w:val="20"/>
        </w:rPr>
        <w:t xml:space="preserve">strong </w:t>
      </w:r>
      <w:r w:rsidR="00C22E81">
        <w:rPr>
          <w:iCs/>
          <w:szCs w:val="20"/>
        </w:rPr>
        <w:t xml:space="preserve">need </w:t>
      </w:r>
      <w:r w:rsidR="007B2E47">
        <w:rPr>
          <w:iCs/>
          <w:szCs w:val="20"/>
        </w:rPr>
        <w:t xml:space="preserve">to </w:t>
      </w:r>
      <w:r w:rsidR="000754CC">
        <w:rPr>
          <w:iCs/>
          <w:szCs w:val="20"/>
        </w:rPr>
        <w:t xml:space="preserve">have </w:t>
      </w:r>
      <w:r w:rsidR="007B2E47">
        <w:rPr>
          <w:iCs/>
          <w:szCs w:val="20"/>
        </w:rPr>
        <w:t>mandatory network response</w:t>
      </w:r>
      <w:r w:rsidR="00F54336">
        <w:rPr>
          <w:iCs/>
          <w:szCs w:val="20"/>
        </w:rPr>
        <w:t xml:space="preserve"> for the proactive way</w:t>
      </w:r>
      <w:r w:rsidR="007B2E47">
        <w:rPr>
          <w:iCs/>
          <w:szCs w:val="20"/>
        </w:rPr>
        <w:t>.</w:t>
      </w:r>
      <w:r w:rsidR="000D03A8">
        <w:rPr>
          <w:iCs/>
          <w:szCs w:val="20"/>
        </w:rPr>
        <w:t xml:space="preserve"> </w:t>
      </w:r>
    </w:p>
    <w:p w14:paraId="5B199B83" w14:textId="78E3EEBE" w:rsidR="00836D29" w:rsidRPr="00AB0CA7" w:rsidRDefault="0088518D" w:rsidP="00AB0CA7">
      <w:pPr>
        <w:pStyle w:val="Proposal"/>
        <w:numPr>
          <w:ilvl w:val="0"/>
          <w:numId w:val="39"/>
        </w:numPr>
        <w:ind w:left="1701" w:hanging="1701"/>
        <w:rPr>
          <w:rFonts w:eastAsia="宋体"/>
        </w:rPr>
      </w:pPr>
      <w:r w:rsidRPr="00AB0CA7">
        <w:rPr>
          <w:rFonts w:ascii="Times New Roman" w:eastAsia="宋体" w:hAnsi="Times New Roman"/>
        </w:rPr>
        <w:t>I</w:t>
      </w:r>
      <w:r w:rsidR="00FD7F59" w:rsidRPr="00AB0CA7">
        <w:rPr>
          <w:rFonts w:ascii="Times New Roman" w:eastAsia="宋体" w:hAnsi="Times New Roman"/>
        </w:rPr>
        <w:t xml:space="preserve">f the UE requests a change of UE capabilities proactively, the </w:t>
      </w:r>
      <w:r w:rsidR="00B94D45" w:rsidRPr="00AB0CA7">
        <w:rPr>
          <w:rFonts w:ascii="Times New Roman" w:eastAsia="宋体" w:hAnsi="Times New Roman"/>
        </w:rPr>
        <w:t xml:space="preserve">UE may </w:t>
      </w:r>
      <w:r w:rsidR="00C038A5" w:rsidRPr="00AB0CA7">
        <w:rPr>
          <w:rFonts w:ascii="Times New Roman" w:eastAsia="宋体" w:hAnsi="Times New Roman"/>
        </w:rPr>
        <w:t xml:space="preserve">or may not </w:t>
      </w:r>
      <w:r w:rsidR="00B94D45" w:rsidRPr="00AB0CA7">
        <w:rPr>
          <w:rFonts w:ascii="Times New Roman" w:eastAsia="宋体" w:hAnsi="Times New Roman"/>
        </w:rPr>
        <w:t>receive an RRC reconfiguration as a re</w:t>
      </w:r>
      <w:r w:rsidR="00965FE7">
        <w:rPr>
          <w:rFonts w:ascii="Times New Roman" w:eastAsia="宋体" w:hAnsi="Times New Roman"/>
        </w:rPr>
        <w:t>s</w:t>
      </w:r>
      <w:r w:rsidR="00B94D45" w:rsidRPr="00AB0CA7">
        <w:rPr>
          <w:rFonts w:ascii="Times New Roman" w:eastAsia="宋体" w:hAnsi="Times New Roman"/>
        </w:rPr>
        <w:t xml:space="preserve">ponse </w:t>
      </w:r>
      <w:r w:rsidR="000577DB" w:rsidRPr="00AB0CA7">
        <w:rPr>
          <w:rFonts w:ascii="Times New Roman" w:eastAsia="宋体" w:hAnsi="Times New Roman"/>
        </w:rPr>
        <w:t>from the NW A</w:t>
      </w:r>
      <w:r w:rsidR="00C038A5" w:rsidRPr="00AB0CA7">
        <w:rPr>
          <w:rFonts w:ascii="Times New Roman" w:eastAsia="宋体" w:hAnsi="Times New Roman"/>
        </w:rPr>
        <w:t>, depending on UE request message</w:t>
      </w:r>
      <w:r w:rsidR="00B94D45" w:rsidRPr="00AB0CA7">
        <w:rPr>
          <w:rFonts w:ascii="Times New Roman" w:eastAsia="宋体" w:hAnsi="Times New Roman"/>
        </w:rPr>
        <w:t xml:space="preserve">. </w:t>
      </w:r>
    </w:p>
    <w:p w14:paraId="128FBE79" w14:textId="693F876E" w:rsidR="00203D68" w:rsidRDefault="005A5A83" w:rsidP="008F4822">
      <w:pPr>
        <w:pStyle w:val="BodyText"/>
        <w:rPr>
          <w:iCs/>
          <w:szCs w:val="20"/>
        </w:rPr>
      </w:pPr>
      <w:r>
        <w:rPr>
          <w:iCs/>
          <w:szCs w:val="20"/>
        </w:rPr>
        <w:t>If</w:t>
      </w:r>
      <w:r w:rsidRPr="00BC34BD">
        <w:rPr>
          <w:iCs/>
          <w:szCs w:val="20"/>
        </w:rPr>
        <w:t xml:space="preserve"> </w:t>
      </w:r>
      <w:r w:rsidRPr="00BC34BD">
        <w:rPr>
          <w:rFonts w:hint="eastAsia"/>
          <w:iCs/>
          <w:szCs w:val="20"/>
        </w:rPr>
        <w:t>the</w:t>
      </w:r>
      <w:r w:rsidRPr="00BC34BD">
        <w:rPr>
          <w:iCs/>
          <w:szCs w:val="20"/>
        </w:rPr>
        <w:t xml:space="preserve"> UE </w:t>
      </w:r>
      <w:r>
        <w:rPr>
          <w:iCs/>
          <w:szCs w:val="20"/>
        </w:rPr>
        <w:t>requests a change of</w:t>
      </w:r>
      <w:r w:rsidRPr="00BC34BD">
        <w:rPr>
          <w:iCs/>
          <w:szCs w:val="20"/>
        </w:rPr>
        <w:t xml:space="preserve"> </w:t>
      </w:r>
      <w:r w:rsidRPr="00BC34BD">
        <w:rPr>
          <w:rFonts w:hint="eastAsia"/>
          <w:iCs/>
          <w:szCs w:val="20"/>
        </w:rPr>
        <w:t>capabilit</w:t>
      </w:r>
      <w:r>
        <w:rPr>
          <w:iCs/>
          <w:szCs w:val="20"/>
        </w:rPr>
        <w:t>ies</w:t>
      </w:r>
      <w:r w:rsidRPr="00210CF4">
        <w:rPr>
          <w:rFonts w:eastAsiaTheme="minorEastAsia" w:hint="eastAsia"/>
          <w:b/>
          <w:lang w:eastAsia="zh-CN"/>
        </w:rPr>
        <w:t xml:space="preserve"> </w:t>
      </w:r>
      <w:r>
        <w:rPr>
          <w:rFonts w:eastAsiaTheme="minorEastAsia"/>
          <w:lang w:eastAsia="zh-CN"/>
        </w:rPr>
        <w:t>re</w:t>
      </w:r>
      <w:r w:rsidRPr="007F3CFE">
        <w:rPr>
          <w:rFonts w:eastAsiaTheme="minorEastAsia" w:hint="eastAsia"/>
          <w:lang w:eastAsia="zh-CN"/>
        </w:rPr>
        <w:t>actively</w:t>
      </w:r>
      <w:r w:rsidRPr="007F3CFE">
        <w:rPr>
          <w:rFonts w:hint="eastAsia"/>
          <w:iCs/>
          <w:szCs w:val="20"/>
        </w:rPr>
        <w:t>,</w:t>
      </w:r>
      <w:r w:rsidR="00CB6447" w:rsidRPr="00BC34BD">
        <w:rPr>
          <w:iCs/>
          <w:szCs w:val="20"/>
        </w:rPr>
        <w:t xml:space="preserve"> it is obvious that the UE is expected to receive a new RRC configuration from </w:t>
      </w:r>
      <w:r w:rsidR="009C18B8">
        <w:rPr>
          <w:iCs/>
          <w:szCs w:val="20"/>
        </w:rPr>
        <w:t>NETWORK A</w:t>
      </w:r>
      <w:r w:rsidR="00CB6447" w:rsidRPr="00BC34BD">
        <w:rPr>
          <w:iCs/>
          <w:szCs w:val="20"/>
        </w:rPr>
        <w:t>.</w:t>
      </w:r>
      <w:r w:rsidR="00230901" w:rsidRPr="00BC34BD">
        <w:rPr>
          <w:iCs/>
          <w:szCs w:val="20"/>
        </w:rPr>
        <w:t xml:space="preserve"> </w:t>
      </w:r>
      <w:r w:rsidR="000E4BAB" w:rsidRPr="00BC34BD">
        <w:rPr>
          <w:iCs/>
          <w:szCs w:val="20"/>
        </w:rPr>
        <w:t xml:space="preserve">Considering the UE needs to setup an RRC connection in </w:t>
      </w:r>
      <w:r w:rsidR="009C18B8">
        <w:rPr>
          <w:iCs/>
          <w:szCs w:val="20"/>
        </w:rPr>
        <w:t>NETWORK B</w:t>
      </w:r>
      <w:r w:rsidR="000E4BAB" w:rsidRPr="00BC34BD">
        <w:rPr>
          <w:iCs/>
          <w:szCs w:val="20"/>
        </w:rPr>
        <w:t xml:space="preserve"> which </w:t>
      </w:r>
      <w:r w:rsidR="003729EA">
        <w:rPr>
          <w:iCs/>
          <w:szCs w:val="20"/>
        </w:rPr>
        <w:t>may</w:t>
      </w:r>
      <w:r w:rsidR="003729EA" w:rsidRPr="00BC34BD">
        <w:rPr>
          <w:iCs/>
          <w:szCs w:val="20"/>
        </w:rPr>
        <w:t xml:space="preserve"> </w:t>
      </w:r>
      <w:r w:rsidR="000E4BAB" w:rsidRPr="00BC34BD">
        <w:rPr>
          <w:iCs/>
          <w:szCs w:val="20"/>
        </w:rPr>
        <w:t xml:space="preserve">be initiated </w:t>
      </w:r>
      <w:r w:rsidR="005A10EF">
        <w:rPr>
          <w:iCs/>
          <w:szCs w:val="20"/>
        </w:rPr>
        <w:t>for</w:t>
      </w:r>
      <w:r w:rsidR="005A10EF" w:rsidRPr="00BC34BD">
        <w:rPr>
          <w:iCs/>
          <w:szCs w:val="20"/>
        </w:rPr>
        <w:t xml:space="preserve"> </w:t>
      </w:r>
      <w:r w:rsidR="000E4BAB" w:rsidRPr="00BC34BD">
        <w:rPr>
          <w:iCs/>
          <w:szCs w:val="20"/>
        </w:rPr>
        <w:t xml:space="preserve">voice </w:t>
      </w:r>
      <w:r w:rsidR="00C338F7">
        <w:rPr>
          <w:iCs/>
          <w:szCs w:val="20"/>
        </w:rPr>
        <w:t>service</w:t>
      </w:r>
      <w:r w:rsidR="000E4BAB" w:rsidRPr="00BC34BD">
        <w:rPr>
          <w:iCs/>
          <w:szCs w:val="20"/>
        </w:rPr>
        <w:t xml:space="preserve">, the UE </w:t>
      </w:r>
      <w:r w:rsidR="00980B1B">
        <w:rPr>
          <w:iCs/>
          <w:szCs w:val="20"/>
        </w:rPr>
        <w:t>needs to</w:t>
      </w:r>
      <w:r w:rsidR="00980B1B" w:rsidRPr="00BC34BD">
        <w:rPr>
          <w:iCs/>
          <w:szCs w:val="20"/>
        </w:rPr>
        <w:t xml:space="preserve"> </w:t>
      </w:r>
      <w:r w:rsidR="00CB67A5">
        <w:rPr>
          <w:iCs/>
          <w:szCs w:val="20"/>
        </w:rPr>
        <w:t xml:space="preserve">quickly </w:t>
      </w:r>
      <w:r w:rsidR="000E4BAB" w:rsidRPr="00BC34BD">
        <w:rPr>
          <w:iCs/>
          <w:szCs w:val="20"/>
        </w:rPr>
        <w:t xml:space="preserve">switch </w:t>
      </w:r>
      <w:r w:rsidR="00610C96">
        <w:rPr>
          <w:iCs/>
          <w:szCs w:val="20"/>
        </w:rPr>
        <w:t xml:space="preserve">part of </w:t>
      </w:r>
      <w:r w:rsidR="000E4BAB" w:rsidRPr="00BC34BD">
        <w:rPr>
          <w:iCs/>
          <w:szCs w:val="20"/>
        </w:rPr>
        <w:t xml:space="preserve">its capabilities from </w:t>
      </w:r>
      <w:r w:rsidR="009C18B8">
        <w:rPr>
          <w:iCs/>
          <w:szCs w:val="20"/>
        </w:rPr>
        <w:t>NETWORK A</w:t>
      </w:r>
      <w:r w:rsidR="000E4BAB" w:rsidRPr="00BC34BD">
        <w:rPr>
          <w:iCs/>
          <w:szCs w:val="20"/>
        </w:rPr>
        <w:t xml:space="preserve"> to </w:t>
      </w:r>
      <w:r w:rsidR="009C18B8">
        <w:rPr>
          <w:iCs/>
          <w:szCs w:val="20"/>
        </w:rPr>
        <w:t>NETWORK B</w:t>
      </w:r>
      <w:r w:rsidR="00CF4B20">
        <w:rPr>
          <w:iCs/>
          <w:szCs w:val="20"/>
        </w:rPr>
        <w:t xml:space="preserve">. </w:t>
      </w:r>
      <w:r w:rsidR="00DE248C">
        <w:rPr>
          <w:iCs/>
          <w:szCs w:val="20"/>
        </w:rPr>
        <w:t>I</w:t>
      </w:r>
      <w:r w:rsidR="00C12204">
        <w:rPr>
          <w:iCs/>
          <w:szCs w:val="20"/>
        </w:rPr>
        <w:t xml:space="preserve">f the request is </w:t>
      </w:r>
      <w:r w:rsidR="000A6B4D">
        <w:rPr>
          <w:iCs/>
          <w:szCs w:val="20"/>
        </w:rPr>
        <w:t xml:space="preserve">ignored </w:t>
      </w:r>
      <w:r w:rsidR="00C12204">
        <w:rPr>
          <w:iCs/>
          <w:szCs w:val="20"/>
        </w:rPr>
        <w:t xml:space="preserve">by the </w:t>
      </w:r>
      <w:r w:rsidR="00D840D9">
        <w:rPr>
          <w:iCs/>
          <w:szCs w:val="20"/>
        </w:rPr>
        <w:t>NETWORK A</w:t>
      </w:r>
      <w:r w:rsidR="00A22D44">
        <w:rPr>
          <w:iCs/>
          <w:szCs w:val="20"/>
        </w:rPr>
        <w:t xml:space="preserve"> or if </w:t>
      </w:r>
      <w:r w:rsidR="009773D6">
        <w:rPr>
          <w:iCs/>
          <w:szCs w:val="20"/>
        </w:rPr>
        <w:t xml:space="preserve">a </w:t>
      </w:r>
      <w:r w:rsidR="00365AE2">
        <w:rPr>
          <w:iCs/>
          <w:szCs w:val="20"/>
        </w:rPr>
        <w:t xml:space="preserve">new </w:t>
      </w:r>
      <w:r w:rsidR="00A22D44">
        <w:rPr>
          <w:iCs/>
          <w:szCs w:val="20"/>
        </w:rPr>
        <w:t>RRC configuration is</w:t>
      </w:r>
      <w:r w:rsidR="00365AE2">
        <w:rPr>
          <w:iCs/>
          <w:szCs w:val="20"/>
        </w:rPr>
        <w:t xml:space="preserve"> sent too late</w:t>
      </w:r>
      <w:r w:rsidR="00670C71">
        <w:rPr>
          <w:iCs/>
          <w:szCs w:val="20"/>
        </w:rPr>
        <w:t xml:space="preserve">, it has significant impact on the service in </w:t>
      </w:r>
      <w:r w:rsidR="00CC6AAE">
        <w:rPr>
          <w:iCs/>
          <w:szCs w:val="20"/>
        </w:rPr>
        <w:t>NETWORK</w:t>
      </w:r>
      <w:r w:rsidR="00670C71">
        <w:rPr>
          <w:iCs/>
          <w:szCs w:val="20"/>
        </w:rPr>
        <w:t xml:space="preserve"> B</w:t>
      </w:r>
      <w:r w:rsidR="00523328">
        <w:rPr>
          <w:iCs/>
          <w:szCs w:val="20"/>
        </w:rPr>
        <w:t xml:space="preserve">. </w:t>
      </w:r>
      <w:r w:rsidR="00D9359F">
        <w:rPr>
          <w:iCs/>
          <w:szCs w:val="20"/>
        </w:rPr>
        <w:t>We think it i</w:t>
      </w:r>
      <w:r w:rsidR="00213853">
        <w:rPr>
          <w:iCs/>
          <w:szCs w:val="20"/>
        </w:rPr>
        <w:t xml:space="preserve">s </w:t>
      </w:r>
      <w:r w:rsidR="00AA6414">
        <w:rPr>
          <w:iCs/>
          <w:szCs w:val="20"/>
        </w:rPr>
        <w:t xml:space="preserve">not </w:t>
      </w:r>
      <w:r w:rsidR="00C85C46">
        <w:rPr>
          <w:iCs/>
          <w:szCs w:val="20"/>
        </w:rPr>
        <w:t>preferable</w:t>
      </w:r>
      <w:r w:rsidR="00AA6414">
        <w:rPr>
          <w:iCs/>
          <w:szCs w:val="20"/>
        </w:rPr>
        <w:t xml:space="preserve"> </w:t>
      </w:r>
      <w:r w:rsidR="00213853">
        <w:rPr>
          <w:iCs/>
          <w:szCs w:val="20"/>
        </w:rPr>
        <w:t xml:space="preserve">that </w:t>
      </w:r>
      <w:r w:rsidR="00AA6414">
        <w:rPr>
          <w:iCs/>
          <w:szCs w:val="20"/>
        </w:rPr>
        <w:t xml:space="preserve">the network </w:t>
      </w:r>
      <w:r w:rsidR="008938CE">
        <w:rPr>
          <w:iCs/>
          <w:szCs w:val="20"/>
        </w:rPr>
        <w:t>ignore</w:t>
      </w:r>
      <w:r w:rsidR="00647BFB">
        <w:rPr>
          <w:iCs/>
          <w:szCs w:val="20"/>
        </w:rPr>
        <w:t>s</w:t>
      </w:r>
      <w:r w:rsidR="008938CE">
        <w:rPr>
          <w:iCs/>
          <w:szCs w:val="20"/>
        </w:rPr>
        <w:t xml:space="preserve"> </w:t>
      </w:r>
      <w:r w:rsidR="00213853">
        <w:rPr>
          <w:iCs/>
          <w:szCs w:val="20"/>
        </w:rPr>
        <w:t>UE request.</w:t>
      </w:r>
      <w:r w:rsidR="00CA6336">
        <w:rPr>
          <w:iCs/>
          <w:szCs w:val="20"/>
        </w:rPr>
        <w:t xml:space="preserve"> </w:t>
      </w:r>
      <w:r w:rsidR="00B53FD3">
        <w:rPr>
          <w:iCs/>
          <w:szCs w:val="20"/>
        </w:rPr>
        <w:t>In this case</w:t>
      </w:r>
      <w:r w:rsidR="00213853">
        <w:rPr>
          <w:iCs/>
          <w:szCs w:val="20"/>
        </w:rPr>
        <w:t xml:space="preserve">, </w:t>
      </w:r>
      <w:r w:rsidR="009773D6">
        <w:rPr>
          <w:iCs/>
          <w:szCs w:val="20"/>
        </w:rPr>
        <w:t xml:space="preserve">it is beneficial to </w:t>
      </w:r>
      <w:r w:rsidR="00CA6336">
        <w:rPr>
          <w:iCs/>
          <w:szCs w:val="20"/>
        </w:rPr>
        <w:t>introduc</w:t>
      </w:r>
      <w:r w:rsidR="009773D6">
        <w:rPr>
          <w:iCs/>
          <w:szCs w:val="20"/>
        </w:rPr>
        <w:t>e</w:t>
      </w:r>
      <w:r w:rsidR="00CA6336">
        <w:rPr>
          <w:iCs/>
          <w:szCs w:val="20"/>
        </w:rPr>
        <w:t xml:space="preserve"> a wait timer for </w:t>
      </w:r>
      <w:r w:rsidR="00D42BAD">
        <w:rPr>
          <w:iCs/>
          <w:szCs w:val="20"/>
        </w:rPr>
        <w:t xml:space="preserve">receiving </w:t>
      </w:r>
      <w:r w:rsidR="00CA6336">
        <w:rPr>
          <w:iCs/>
          <w:szCs w:val="20"/>
        </w:rPr>
        <w:t>the new RRC configuration in network A, which is similar to the scheme adopted in Rel-17 MUSIM for long-leaving network switching</w:t>
      </w:r>
      <w:r w:rsidR="00213853">
        <w:rPr>
          <w:iCs/>
          <w:szCs w:val="20"/>
        </w:rPr>
        <w:t xml:space="preserve"> can be considered</w:t>
      </w:r>
      <w:r w:rsidR="00CA6336">
        <w:rPr>
          <w:iCs/>
          <w:szCs w:val="20"/>
        </w:rPr>
        <w:t xml:space="preserve">. </w:t>
      </w:r>
      <w:r w:rsidR="00EC7BA2">
        <w:rPr>
          <w:iCs/>
          <w:szCs w:val="20"/>
        </w:rPr>
        <w:t>I</w:t>
      </w:r>
      <w:r w:rsidR="00697175" w:rsidRPr="00BC34BD">
        <w:rPr>
          <w:iCs/>
          <w:szCs w:val="20"/>
        </w:rPr>
        <w:t>f the UE does not receive the RRC reconfiguration</w:t>
      </w:r>
      <w:r w:rsidR="00915677" w:rsidRPr="00BC34BD">
        <w:rPr>
          <w:iCs/>
          <w:szCs w:val="20"/>
        </w:rPr>
        <w:t xml:space="preserve"> within </w:t>
      </w:r>
      <w:r w:rsidR="0007006C">
        <w:rPr>
          <w:iCs/>
          <w:szCs w:val="20"/>
        </w:rPr>
        <w:t>the wait timer</w:t>
      </w:r>
      <w:r w:rsidR="00697175" w:rsidRPr="00BC34BD">
        <w:rPr>
          <w:iCs/>
          <w:szCs w:val="20"/>
        </w:rPr>
        <w:t>,</w:t>
      </w:r>
      <w:r w:rsidR="007A1275">
        <w:rPr>
          <w:iCs/>
          <w:szCs w:val="20"/>
        </w:rPr>
        <w:t xml:space="preserve"> </w:t>
      </w:r>
      <w:r w:rsidR="009A5B38" w:rsidRPr="00BC34BD">
        <w:rPr>
          <w:iCs/>
          <w:szCs w:val="20"/>
        </w:rPr>
        <w:t xml:space="preserve">the UE </w:t>
      </w:r>
      <w:r w:rsidR="00814DC4">
        <w:rPr>
          <w:iCs/>
          <w:szCs w:val="20"/>
        </w:rPr>
        <w:t xml:space="preserve">may </w:t>
      </w:r>
      <w:r w:rsidR="00213853">
        <w:rPr>
          <w:iCs/>
          <w:szCs w:val="20"/>
        </w:rPr>
        <w:t>decide</w:t>
      </w:r>
      <w:r w:rsidR="00652898">
        <w:rPr>
          <w:iCs/>
          <w:szCs w:val="20"/>
        </w:rPr>
        <w:t xml:space="preserve"> to </w:t>
      </w:r>
      <w:r w:rsidR="009A5B38" w:rsidRPr="00BC34BD">
        <w:rPr>
          <w:iCs/>
          <w:szCs w:val="20"/>
        </w:rPr>
        <w:t>switch its capabilities,</w:t>
      </w:r>
      <w:r w:rsidR="009A5B38" w:rsidRPr="009A5B38">
        <w:rPr>
          <w:iCs/>
          <w:szCs w:val="20"/>
        </w:rPr>
        <w:t xml:space="preserve"> </w:t>
      </w:r>
      <w:r w:rsidR="009A5B38" w:rsidRPr="00BC34BD">
        <w:rPr>
          <w:iCs/>
          <w:szCs w:val="20"/>
        </w:rPr>
        <w:t>result</w:t>
      </w:r>
      <w:r w:rsidR="00AE7831">
        <w:rPr>
          <w:iCs/>
          <w:szCs w:val="20"/>
        </w:rPr>
        <w:t>ing</w:t>
      </w:r>
      <w:r w:rsidR="009A5B38" w:rsidRPr="00BC34BD">
        <w:rPr>
          <w:iCs/>
          <w:szCs w:val="20"/>
        </w:rPr>
        <w:t xml:space="preserve"> in </w:t>
      </w:r>
      <w:r w:rsidR="005B2391">
        <w:rPr>
          <w:iCs/>
          <w:szCs w:val="20"/>
        </w:rPr>
        <w:t xml:space="preserve">transmission failure or even </w:t>
      </w:r>
      <w:r w:rsidR="00213853">
        <w:rPr>
          <w:iCs/>
          <w:szCs w:val="20"/>
        </w:rPr>
        <w:t xml:space="preserve">RRC </w:t>
      </w:r>
      <w:r w:rsidR="009A5B38" w:rsidRPr="00BC34BD">
        <w:rPr>
          <w:iCs/>
          <w:szCs w:val="20"/>
        </w:rPr>
        <w:t>re-establishment</w:t>
      </w:r>
      <w:r w:rsidR="009B6297" w:rsidRPr="009B6297">
        <w:rPr>
          <w:iCs/>
          <w:szCs w:val="20"/>
        </w:rPr>
        <w:t xml:space="preserve"> </w:t>
      </w:r>
      <w:r w:rsidR="009B6297">
        <w:rPr>
          <w:iCs/>
          <w:szCs w:val="20"/>
        </w:rPr>
        <w:t>in NETWORK A</w:t>
      </w:r>
      <w:r w:rsidR="009A5B38" w:rsidRPr="00BC34BD">
        <w:rPr>
          <w:iCs/>
          <w:szCs w:val="20"/>
        </w:rPr>
        <w:t>.</w:t>
      </w:r>
      <w:r w:rsidR="00AB0946">
        <w:rPr>
          <w:iCs/>
          <w:szCs w:val="20"/>
        </w:rPr>
        <w:t xml:space="preserve"> </w:t>
      </w:r>
      <w:r w:rsidR="00B70FC5">
        <w:rPr>
          <w:iCs/>
          <w:szCs w:val="20"/>
        </w:rPr>
        <w:t>RAN2 can further discuss</w:t>
      </w:r>
      <w:r w:rsidR="00204740">
        <w:rPr>
          <w:iCs/>
          <w:szCs w:val="20"/>
        </w:rPr>
        <w:t xml:space="preserve"> </w:t>
      </w:r>
      <w:r w:rsidR="001F130B">
        <w:rPr>
          <w:iCs/>
          <w:szCs w:val="20"/>
        </w:rPr>
        <w:t xml:space="preserve">the expected </w:t>
      </w:r>
      <w:r w:rsidR="008A67C1">
        <w:rPr>
          <w:iCs/>
          <w:szCs w:val="20"/>
        </w:rPr>
        <w:t>situation</w:t>
      </w:r>
      <w:r w:rsidR="0089495A">
        <w:rPr>
          <w:iCs/>
          <w:szCs w:val="20"/>
        </w:rPr>
        <w:t xml:space="preserve"> in </w:t>
      </w:r>
      <w:r w:rsidR="00AA1904">
        <w:rPr>
          <w:iCs/>
          <w:szCs w:val="20"/>
        </w:rPr>
        <w:t>NETWORK A</w:t>
      </w:r>
      <w:r w:rsidR="00A12AC1">
        <w:rPr>
          <w:iCs/>
          <w:szCs w:val="20"/>
        </w:rPr>
        <w:t xml:space="preserve"> to allow uniform behavior between NETWORK A and UE</w:t>
      </w:r>
      <w:r w:rsidR="00AC509C">
        <w:rPr>
          <w:iCs/>
          <w:szCs w:val="20"/>
        </w:rPr>
        <w:t>, for example,</w:t>
      </w:r>
      <w:r w:rsidR="007F653A">
        <w:rPr>
          <w:iCs/>
          <w:szCs w:val="20"/>
        </w:rPr>
        <w:t xml:space="preserve"> </w:t>
      </w:r>
      <w:r w:rsidR="00C15971">
        <w:rPr>
          <w:iCs/>
          <w:szCs w:val="20"/>
        </w:rPr>
        <w:t xml:space="preserve">the UE </w:t>
      </w:r>
      <w:r w:rsidR="00697969">
        <w:rPr>
          <w:iCs/>
          <w:szCs w:val="20"/>
        </w:rPr>
        <w:t xml:space="preserve">can apply a default configuration </w:t>
      </w:r>
      <w:r w:rsidR="00743BDF" w:rsidRPr="00BC34BD">
        <w:rPr>
          <w:iCs/>
          <w:szCs w:val="20"/>
        </w:rPr>
        <w:t>when the wait timer expires</w:t>
      </w:r>
      <w:r w:rsidR="008505DD">
        <w:rPr>
          <w:iCs/>
          <w:szCs w:val="20"/>
        </w:rPr>
        <w:t xml:space="preserve">. </w:t>
      </w:r>
    </w:p>
    <w:p w14:paraId="3C076980" w14:textId="07FB9CB9" w:rsidR="008E6E97" w:rsidRPr="00AB0CA7" w:rsidRDefault="009773D6" w:rsidP="00AB0CA7">
      <w:pPr>
        <w:pStyle w:val="Proposal"/>
        <w:numPr>
          <w:ilvl w:val="0"/>
          <w:numId w:val="39"/>
        </w:numPr>
        <w:ind w:left="1701" w:hanging="1701"/>
        <w:rPr>
          <w:rFonts w:eastAsia="宋体"/>
          <w:b w:val="0"/>
        </w:rPr>
      </w:pPr>
      <w:r w:rsidRPr="00AB0CA7">
        <w:rPr>
          <w:rFonts w:ascii="Times New Roman" w:eastAsia="宋体" w:hAnsi="Times New Roman"/>
        </w:rPr>
        <w:t>I</w:t>
      </w:r>
      <w:r w:rsidR="008B3547" w:rsidRPr="00AB0CA7">
        <w:rPr>
          <w:rFonts w:ascii="Times New Roman" w:eastAsia="宋体" w:hAnsi="Times New Roman"/>
        </w:rPr>
        <w:t xml:space="preserve">f the UE requests a change of UE capabilities </w:t>
      </w:r>
      <w:r w:rsidR="00B64385" w:rsidRPr="00AB0CA7">
        <w:rPr>
          <w:rFonts w:ascii="Times New Roman" w:eastAsia="宋体" w:hAnsi="Times New Roman"/>
        </w:rPr>
        <w:t>re</w:t>
      </w:r>
      <w:r w:rsidR="008B3547" w:rsidRPr="00AB0CA7">
        <w:rPr>
          <w:rFonts w:ascii="Times New Roman" w:eastAsia="宋体" w:hAnsi="Times New Roman"/>
        </w:rPr>
        <w:t>actively</w:t>
      </w:r>
      <w:r w:rsidR="00B85064" w:rsidRPr="00AB0CA7">
        <w:rPr>
          <w:rFonts w:ascii="Times New Roman" w:eastAsia="宋体" w:hAnsi="Times New Roman"/>
        </w:rPr>
        <w:t xml:space="preserve">, the UE waits for the </w:t>
      </w:r>
      <w:r w:rsidR="003B0944">
        <w:rPr>
          <w:rFonts w:ascii="Times New Roman" w:eastAsia="宋体" w:hAnsi="Times New Roman" w:hint="eastAsia"/>
        </w:rPr>
        <w:t>network</w:t>
      </w:r>
      <w:r w:rsidR="003B0944">
        <w:rPr>
          <w:rFonts w:ascii="Times New Roman" w:eastAsia="宋体" w:hAnsi="Times New Roman"/>
        </w:rPr>
        <w:t xml:space="preserve"> </w:t>
      </w:r>
      <w:r w:rsidR="003B0944">
        <w:rPr>
          <w:rFonts w:ascii="Times New Roman" w:eastAsia="宋体" w:hAnsi="Times New Roman" w:hint="eastAsia"/>
        </w:rPr>
        <w:t>response</w:t>
      </w:r>
      <w:r w:rsidR="003B0944">
        <w:rPr>
          <w:rFonts w:ascii="Times New Roman" w:eastAsia="宋体" w:hAnsi="Times New Roman"/>
        </w:rPr>
        <w:t xml:space="preserve"> </w:t>
      </w:r>
      <w:r w:rsidR="003B0944">
        <w:rPr>
          <w:rFonts w:ascii="Times New Roman" w:eastAsia="宋体" w:hAnsi="Times New Roman" w:hint="eastAsia"/>
        </w:rPr>
        <w:t>(</w:t>
      </w:r>
      <w:r w:rsidR="003B0944">
        <w:rPr>
          <w:rFonts w:ascii="Times New Roman" w:eastAsia="宋体" w:hAnsi="Times New Roman"/>
        </w:rPr>
        <w:t xml:space="preserve">e.g., </w:t>
      </w:r>
      <w:r w:rsidR="003B0944" w:rsidRPr="00AB0CA7">
        <w:rPr>
          <w:rFonts w:ascii="Times New Roman" w:eastAsia="宋体" w:hAnsi="Times New Roman"/>
        </w:rPr>
        <w:t>RRC reconfiguration</w:t>
      </w:r>
      <w:r w:rsidR="003B0944">
        <w:rPr>
          <w:rFonts w:ascii="Times New Roman" w:eastAsia="宋体" w:hAnsi="Times New Roman"/>
        </w:rPr>
        <w:t>)</w:t>
      </w:r>
      <w:r w:rsidR="005E32CD">
        <w:rPr>
          <w:rFonts w:ascii="Times New Roman" w:eastAsia="宋体" w:hAnsi="Times New Roman"/>
        </w:rPr>
        <w:t xml:space="preserve"> </w:t>
      </w:r>
      <w:r w:rsidR="000A22F7" w:rsidRPr="00AB0CA7">
        <w:rPr>
          <w:rFonts w:ascii="Times New Roman" w:eastAsia="宋体" w:hAnsi="Times New Roman"/>
        </w:rPr>
        <w:t xml:space="preserve">within a </w:t>
      </w:r>
      <w:r w:rsidR="00CC6C53" w:rsidRPr="00AB0CA7">
        <w:rPr>
          <w:rFonts w:ascii="Times New Roman" w:eastAsia="宋体" w:hAnsi="Times New Roman"/>
        </w:rPr>
        <w:t>wait timer</w:t>
      </w:r>
      <w:r w:rsidR="0091097D" w:rsidRPr="00AB0CA7">
        <w:rPr>
          <w:rFonts w:ascii="Times New Roman" w:eastAsia="宋体" w:hAnsi="Times New Roman"/>
        </w:rPr>
        <w:t>,</w:t>
      </w:r>
      <w:r w:rsidR="005E75D0" w:rsidRPr="00AB0CA7">
        <w:rPr>
          <w:rFonts w:ascii="Times New Roman" w:eastAsia="宋体" w:hAnsi="Times New Roman"/>
        </w:rPr>
        <w:t xml:space="preserve"> and </w:t>
      </w:r>
      <w:r w:rsidR="00213853" w:rsidRPr="00AB0CA7">
        <w:rPr>
          <w:rFonts w:ascii="Times New Roman" w:eastAsia="宋体" w:hAnsi="Times New Roman"/>
        </w:rPr>
        <w:t xml:space="preserve">at </w:t>
      </w:r>
      <w:r w:rsidR="008351A6" w:rsidRPr="00AB0CA7">
        <w:rPr>
          <w:rFonts w:ascii="Times New Roman" w:eastAsia="宋体" w:hAnsi="Times New Roman"/>
        </w:rPr>
        <w:t>wait timer</w:t>
      </w:r>
      <w:r w:rsidR="00213853" w:rsidRPr="00AB0CA7">
        <w:rPr>
          <w:rFonts w:ascii="Times New Roman" w:eastAsia="宋体" w:hAnsi="Times New Roman"/>
        </w:rPr>
        <w:t xml:space="preserve"> expir</w:t>
      </w:r>
      <w:r w:rsidRPr="00AB0CA7">
        <w:rPr>
          <w:rFonts w:ascii="Times New Roman" w:eastAsia="宋体" w:hAnsi="Times New Roman"/>
        </w:rPr>
        <w:t>y</w:t>
      </w:r>
      <w:r w:rsidR="000A22F7" w:rsidRPr="00AB0CA7">
        <w:rPr>
          <w:rFonts w:ascii="Times New Roman" w:eastAsia="宋体" w:hAnsi="Times New Roman"/>
        </w:rPr>
        <w:t xml:space="preserve">, </w:t>
      </w:r>
      <w:r w:rsidR="00B76DAB" w:rsidRPr="00AB0CA7">
        <w:rPr>
          <w:rFonts w:ascii="Times New Roman" w:eastAsia="宋体" w:hAnsi="Times New Roman"/>
        </w:rPr>
        <w:t xml:space="preserve">the UE </w:t>
      </w:r>
      <w:r w:rsidR="0019080B" w:rsidRPr="00AB0CA7">
        <w:rPr>
          <w:rFonts w:ascii="Times New Roman" w:eastAsia="宋体" w:hAnsi="Times New Roman"/>
        </w:rPr>
        <w:t>appli</w:t>
      </w:r>
      <w:r w:rsidR="00D00525" w:rsidRPr="00AB0CA7">
        <w:rPr>
          <w:rFonts w:ascii="Times New Roman" w:eastAsia="宋体" w:hAnsi="Times New Roman"/>
        </w:rPr>
        <w:t>es</w:t>
      </w:r>
      <w:r w:rsidR="0019080B" w:rsidRPr="00AB0CA7">
        <w:rPr>
          <w:rFonts w:ascii="Times New Roman" w:eastAsia="宋体" w:hAnsi="Times New Roman"/>
        </w:rPr>
        <w:t xml:space="preserve"> </w:t>
      </w:r>
      <w:r w:rsidR="009E5D3A" w:rsidRPr="00AB0CA7">
        <w:rPr>
          <w:rFonts w:ascii="Times New Roman" w:eastAsia="宋体" w:hAnsi="Times New Roman"/>
        </w:rPr>
        <w:t xml:space="preserve">a default configuration. </w:t>
      </w:r>
    </w:p>
    <w:p w14:paraId="3D2FAB26" w14:textId="7C37567B" w:rsidR="005D52D8" w:rsidRDefault="005D52D8" w:rsidP="00F8667A">
      <w:pPr>
        <w:pStyle w:val="BodyText"/>
        <w:rPr>
          <w:rFonts w:eastAsiaTheme="minorEastAsia"/>
          <w:lang w:eastAsia="zh-CN"/>
        </w:rPr>
      </w:pPr>
    </w:p>
    <w:p w14:paraId="71FDB1E7" w14:textId="74BC6D4B" w:rsidR="008E1AF5" w:rsidRDefault="00295128" w:rsidP="00F8667A">
      <w:pPr>
        <w:pStyle w:val="BodyText"/>
        <w:rPr>
          <w:rFonts w:eastAsiaTheme="minorEastAsia"/>
          <w:b/>
          <w:i/>
          <w:u w:val="single"/>
          <w:lang w:eastAsia="zh-CN"/>
        </w:rPr>
      </w:pPr>
      <w:r>
        <w:rPr>
          <w:rFonts w:eastAsiaTheme="minorEastAsia"/>
          <w:b/>
          <w:i/>
          <w:u w:val="single"/>
          <w:lang w:eastAsia="zh-CN"/>
        </w:rPr>
        <w:t>I</w:t>
      </w:r>
      <w:r>
        <w:rPr>
          <w:rFonts w:eastAsiaTheme="minorEastAsia" w:hint="eastAsia"/>
          <w:b/>
          <w:i/>
          <w:u w:val="single"/>
          <w:lang w:eastAsia="zh-CN"/>
        </w:rPr>
        <w:t>ssue</w:t>
      </w:r>
      <w:r>
        <w:rPr>
          <w:rFonts w:eastAsiaTheme="minorEastAsia"/>
          <w:b/>
          <w:i/>
          <w:u w:val="single"/>
          <w:lang w:eastAsia="zh-CN"/>
        </w:rPr>
        <w:t xml:space="preserve"> 3:</w:t>
      </w:r>
      <w:r w:rsidR="007F199A">
        <w:rPr>
          <w:rFonts w:eastAsiaTheme="minorEastAsia"/>
          <w:b/>
          <w:i/>
          <w:u w:val="single"/>
          <w:lang w:eastAsia="zh-CN"/>
        </w:rPr>
        <w:t xml:space="preserve"> </w:t>
      </w:r>
      <w:r w:rsidR="00EC6958">
        <w:rPr>
          <w:rFonts w:eastAsiaTheme="minorEastAsia"/>
          <w:b/>
          <w:i/>
          <w:u w:val="single"/>
          <w:lang w:eastAsia="zh-CN"/>
        </w:rPr>
        <w:t xml:space="preserve">how to configure </w:t>
      </w:r>
      <w:r w:rsidR="00176797" w:rsidRPr="00290DFD">
        <w:rPr>
          <w:rFonts w:eastAsiaTheme="minorEastAsia"/>
          <w:b/>
          <w:i/>
          <w:u w:val="single"/>
          <w:lang w:eastAsia="zh-CN"/>
        </w:rPr>
        <w:t>whether</w:t>
      </w:r>
      <w:r w:rsidR="00176797" w:rsidRPr="00002908">
        <w:rPr>
          <w:rFonts w:eastAsiaTheme="minorEastAsia"/>
          <w:b/>
          <w:i/>
          <w:u w:val="single"/>
          <w:lang w:eastAsia="zh-CN"/>
        </w:rPr>
        <w:t xml:space="preserve"> </w:t>
      </w:r>
      <w:r w:rsidR="00176797">
        <w:rPr>
          <w:rFonts w:eastAsiaTheme="minorEastAsia"/>
          <w:b/>
          <w:i/>
          <w:u w:val="single"/>
          <w:lang w:eastAsia="zh-CN"/>
        </w:rPr>
        <w:t xml:space="preserve">the </w:t>
      </w:r>
      <w:r w:rsidR="004F1141" w:rsidRPr="00290DFD">
        <w:rPr>
          <w:rFonts w:eastAsiaTheme="minorEastAsia"/>
          <w:b/>
          <w:i/>
          <w:u w:val="single"/>
          <w:lang w:eastAsia="zh-CN"/>
        </w:rPr>
        <w:t>“NW allows”</w:t>
      </w:r>
      <w:r w:rsidR="001C68F0" w:rsidRPr="00290DFD">
        <w:rPr>
          <w:rFonts w:eastAsiaTheme="minorEastAsia"/>
          <w:b/>
          <w:i/>
          <w:u w:val="single"/>
          <w:lang w:eastAsia="zh-CN"/>
        </w:rPr>
        <w:t xml:space="preserve"> the reporting of UE capability change</w:t>
      </w:r>
      <w:r w:rsidR="004F1141" w:rsidRPr="00290DFD">
        <w:rPr>
          <w:rFonts w:eastAsiaTheme="minorEastAsia"/>
          <w:b/>
          <w:i/>
          <w:u w:val="single"/>
          <w:lang w:eastAsia="zh-CN"/>
        </w:rPr>
        <w:t>?</w:t>
      </w:r>
    </w:p>
    <w:p w14:paraId="2FAF11BA" w14:textId="6F6AF610" w:rsidR="001D0CA3" w:rsidRDefault="0034024F" w:rsidP="00F8667A">
      <w:pPr>
        <w:pStyle w:val="BodyText"/>
        <w:rPr>
          <w:rFonts w:eastAsiaTheme="minorEastAsia"/>
          <w:lang w:eastAsia="zh-CN"/>
        </w:rPr>
      </w:pPr>
      <w:r>
        <w:rPr>
          <w:rFonts w:eastAsiaTheme="minorEastAsia"/>
          <w:lang w:eastAsia="zh-CN"/>
        </w:rPr>
        <w:t>Dur</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email</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sidR="006E44E0" w:rsidRPr="00290DFD">
        <w:rPr>
          <w:rFonts w:eastAsiaTheme="minorEastAsia"/>
          <w:lang w:eastAsia="zh-CN"/>
        </w:rPr>
        <w:t>there is a consensus that it</w:t>
      </w:r>
      <w:r w:rsidR="00C321BB" w:rsidRPr="00290DFD">
        <w:rPr>
          <w:rFonts w:eastAsiaTheme="minorEastAsia"/>
          <w:lang w:eastAsia="zh-CN"/>
        </w:rPr>
        <w:t xml:space="preserve"> will be informed via RRC </w:t>
      </w:r>
      <w:r w:rsidR="00AB5634">
        <w:rPr>
          <w:rFonts w:eastAsiaTheme="minorEastAsia"/>
          <w:lang w:eastAsia="zh-CN"/>
        </w:rPr>
        <w:t>s</w:t>
      </w:r>
      <w:r w:rsidR="00C321BB" w:rsidRPr="00290DFD">
        <w:rPr>
          <w:rFonts w:eastAsiaTheme="minorEastAsia"/>
          <w:lang w:eastAsia="zh-CN"/>
        </w:rPr>
        <w:t>ignalling whether the “NW allows” the reporting of UE capability change for dual-active MUSIM</w:t>
      </w:r>
      <w:r w:rsidR="00E90CF4">
        <w:rPr>
          <w:rFonts w:eastAsiaTheme="minorEastAsia"/>
          <w:lang w:eastAsia="zh-CN"/>
        </w:rPr>
        <w:t xml:space="preserve">. Basically, the RRC reconfiguration message will be used. </w:t>
      </w:r>
      <w:r w:rsidR="00C92B5A">
        <w:rPr>
          <w:rFonts w:eastAsiaTheme="minorEastAsia"/>
          <w:lang w:eastAsia="zh-CN"/>
        </w:rPr>
        <w:t xml:space="preserve">However, </w:t>
      </w:r>
      <w:r w:rsidR="008C1E01">
        <w:rPr>
          <w:rFonts w:eastAsiaTheme="minorEastAsia"/>
          <w:lang w:eastAsia="zh-CN"/>
        </w:rPr>
        <w:t xml:space="preserve">there </w:t>
      </w:r>
      <w:r w:rsidR="001D0CA3">
        <w:rPr>
          <w:rFonts w:eastAsiaTheme="minorEastAsia"/>
          <w:lang w:eastAsia="zh-CN"/>
        </w:rPr>
        <w:t>are</w:t>
      </w:r>
      <w:r w:rsidR="008C1E01">
        <w:rPr>
          <w:rFonts w:eastAsiaTheme="minorEastAsia"/>
          <w:lang w:eastAsia="zh-CN"/>
        </w:rPr>
        <w:t xml:space="preserve"> </w:t>
      </w:r>
      <w:r w:rsidR="001D0CA3">
        <w:rPr>
          <w:rFonts w:eastAsiaTheme="minorEastAsia"/>
          <w:lang w:eastAsia="zh-CN"/>
        </w:rPr>
        <w:t>other</w:t>
      </w:r>
      <w:r w:rsidR="008C1E01">
        <w:rPr>
          <w:rFonts w:eastAsiaTheme="minorEastAsia"/>
          <w:lang w:eastAsia="zh-CN"/>
        </w:rPr>
        <w:t xml:space="preserve"> case</w:t>
      </w:r>
      <w:r w:rsidR="001D0CA3">
        <w:rPr>
          <w:rFonts w:eastAsiaTheme="minorEastAsia"/>
          <w:lang w:eastAsia="zh-CN"/>
        </w:rPr>
        <w:t xml:space="preserve">s </w:t>
      </w:r>
      <w:r w:rsidR="009773D6">
        <w:rPr>
          <w:rFonts w:eastAsiaTheme="minorEastAsia"/>
          <w:lang w:eastAsia="zh-CN"/>
        </w:rPr>
        <w:t xml:space="preserve">that </w:t>
      </w:r>
      <w:r w:rsidR="001D0CA3">
        <w:rPr>
          <w:rFonts w:eastAsiaTheme="minorEastAsia"/>
          <w:lang w:eastAsia="zh-CN"/>
        </w:rPr>
        <w:t>need to be discussed:</w:t>
      </w:r>
    </w:p>
    <w:p w14:paraId="393110AE" w14:textId="4DB3595F" w:rsidR="002E2087" w:rsidRPr="00AB0CA7" w:rsidRDefault="00BC383E" w:rsidP="00AB0CA7">
      <w:pPr>
        <w:pStyle w:val="ListParagraph"/>
        <w:widowControl/>
        <w:numPr>
          <w:ilvl w:val="0"/>
          <w:numId w:val="32"/>
        </w:numPr>
        <w:spacing w:after="0"/>
        <w:ind w:firstLineChars="0"/>
        <w:contextualSpacing/>
        <w:jc w:val="left"/>
        <w:rPr>
          <w:rFonts w:eastAsiaTheme="minorEastAsia"/>
          <w:szCs w:val="24"/>
        </w:rPr>
      </w:pPr>
      <w:r w:rsidRPr="009773D6">
        <w:rPr>
          <w:rFonts w:ascii="Times New Roman" w:eastAsiaTheme="minorEastAsia" w:hAnsi="Times New Roman"/>
          <w:b/>
          <w:kern w:val="0"/>
          <w:sz w:val="20"/>
          <w:szCs w:val="24"/>
        </w:rPr>
        <w:t>RRC resume</w:t>
      </w:r>
      <w:r w:rsidRPr="00AB0CA7">
        <w:rPr>
          <w:rFonts w:ascii="Times New Roman" w:eastAsiaTheme="minorEastAsia" w:hAnsi="Times New Roman"/>
          <w:kern w:val="0"/>
          <w:sz w:val="20"/>
          <w:szCs w:val="24"/>
        </w:rPr>
        <w:t>:</w:t>
      </w:r>
      <w:r w:rsidRPr="009773D6">
        <w:rPr>
          <w:rFonts w:ascii="Times New Roman" w:eastAsiaTheme="minorEastAsia" w:hAnsi="Times New Roman"/>
          <w:kern w:val="0"/>
          <w:sz w:val="20"/>
          <w:szCs w:val="24"/>
        </w:rPr>
        <w:t xml:space="preserve"> </w:t>
      </w:r>
      <w:r w:rsidR="00010F9B" w:rsidRPr="009773D6">
        <w:rPr>
          <w:rFonts w:ascii="Times New Roman" w:eastAsiaTheme="minorEastAsia" w:hAnsi="Times New Roman"/>
          <w:kern w:val="0"/>
          <w:sz w:val="20"/>
          <w:szCs w:val="24"/>
        </w:rPr>
        <w:t>W</w:t>
      </w:r>
      <w:r w:rsidR="0001100D" w:rsidRPr="009773D6">
        <w:rPr>
          <w:rFonts w:ascii="Times New Roman" w:eastAsiaTheme="minorEastAsia" w:hAnsi="Times New Roman"/>
          <w:kern w:val="0"/>
          <w:sz w:val="20"/>
          <w:szCs w:val="24"/>
        </w:rPr>
        <w:t>hen the UE</w:t>
      </w:r>
      <w:r w:rsidR="003B3ACD" w:rsidRPr="00AB0CA7">
        <w:rPr>
          <w:rFonts w:ascii="Times New Roman" w:eastAsiaTheme="minorEastAsia" w:hAnsi="Times New Roman"/>
          <w:kern w:val="0"/>
          <w:sz w:val="20"/>
          <w:szCs w:val="24"/>
        </w:rPr>
        <w:t xml:space="preserve"> is already in </w:t>
      </w:r>
      <w:r w:rsidR="009A3B2D" w:rsidRPr="00AB0CA7">
        <w:rPr>
          <w:rFonts w:ascii="Times New Roman" w:eastAsiaTheme="minorEastAsia" w:hAnsi="Times New Roman"/>
          <w:kern w:val="0"/>
          <w:sz w:val="20"/>
          <w:szCs w:val="24"/>
        </w:rPr>
        <w:t xml:space="preserve">RRC_CONNECTED </w:t>
      </w:r>
      <w:r w:rsidR="003B3ACD" w:rsidRPr="00AB0CA7">
        <w:rPr>
          <w:rFonts w:ascii="Times New Roman" w:eastAsiaTheme="minorEastAsia" w:hAnsi="Times New Roman"/>
          <w:kern w:val="0"/>
          <w:sz w:val="20"/>
          <w:szCs w:val="24"/>
        </w:rPr>
        <w:t xml:space="preserve">in </w:t>
      </w:r>
      <w:r w:rsidR="009C18B8" w:rsidRPr="00AB0CA7">
        <w:rPr>
          <w:rFonts w:ascii="Times New Roman" w:eastAsiaTheme="minorEastAsia" w:hAnsi="Times New Roman"/>
          <w:kern w:val="0"/>
          <w:sz w:val="20"/>
          <w:szCs w:val="24"/>
        </w:rPr>
        <w:t>NETWORK B</w:t>
      </w:r>
      <w:r w:rsidR="00E64F7B" w:rsidRPr="00AB0CA7">
        <w:rPr>
          <w:rFonts w:ascii="Times New Roman" w:eastAsiaTheme="minorEastAsia" w:hAnsi="Times New Roman"/>
          <w:kern w:val="0"/>
          <w:sz w:val="20"/>
          <w:szCs w:val="24"/>
        </w:rPr>
        <w:t xml:space="preserve">, </w:t>
      </w:r>
      <w:r w:rsidR="002E2087" w:rsidRPr="00AB0CA7">
        <w:rPr>
          <w:rFonts w:ascii="Times New Roman" w:eastAsiaTheme="minorEastAsia" w:hAnsi="Times New Roman"/>
          <w:kern w:val="0"/>
          <w:sz w:val="20"/>
          <w:szCs w:val="24"/>
        </w:rPr>
        <w:t xml:space="preserve">the </w:t>
      </w:r>
      <w:r w:rsidR="009C18B8" w:rsidRPr="00AB0CA7">
        <w:rPr>
          <w:rFonts w:ascii="Times New Roman" w:eastAsiaTheme="minorEastAsia" w:hAnsi="Times New Roman"/>
          <w:kern w:val="0"/>
          <w:sz w:val="20"/>
          <w:szCs w:val="24"/>
        </w:rPr>
        <w:t>NETWORK A</w:t>
      </w:r>
      <w:r w:rsidR="002E2087" w:rsidRPr="00AB0CA7">
        <w:rPr>
          <w:rFonts w:ascii="Times New Roman" w:eastAsiaTheme="minorEastAsia" w:hAnsi="Times New Roman"/>
          <w:kern w:val="0"/>
          <w:sz w:val="20"/>
          <w:szCs w:val="24"/>
        </w:rPr>
        <w:t xml:space="preserve"> </w:t>
      </w:r>
      <w:r w:rsidR="00EF2128" w:rsidRPr="00AB0CA7">
        <w:rPr>
          <w:rFonts w:ascii="Times New Roman" w:eastAsiaTheme="minorEastAsia" w:hAnsi="Times New Roman"/>
          <w:kern w:val="0"/>
          <w:sz w:val="20"/>
          <w:szCs w:val="24"/>
        </w:rPr>
        <w:t xml:space="preserve">may </w:t>
      </w:r>
      <w:r w:rsidR="002E2087" w:rsidRPr="00AB0CA7">
        <w:rPr>
          <w:rFonts w:ascii="Times New Roman" w:eastAsiaTheme="minorEastAsia" w:hAnsi="Times New Roman"/>
          <w:kern w:val="0"/>
          <w:sz w:val="20"/>
          <w:szCs w:val="24"/>
        </w:rPr>
        <w:t xml:space="preserve">start RRC </w:t>
      </w:r>
      <w:r w:rsidR="00053CBC" w:rsidRPr="00AB0CA7">
        <w:rPr>
          <w:rFonts w:ascii="Times New Roman" w:eastAsiaTheme="minorEastAsia" w:hAnsi="Times New Roman"/>
          <w:kern w:val="0"/>
          <w:sz w:val="20"/>
          <w:szCs w:val="24"/>
        </w:rPr>
        <w:t xml:space="preserve">resume </w:t>
      </w:r>
      <w:r w:rsidR="00E420B8" w:rsidRPr="00AB0CA7">
        <w:rPr>
          <w:rFonts w:ascii="Times New Roman" w:eastAsiaTheme="minorEastAsia" w:hAnsi="Times New Roman"/>
          <w:kern w:val="0"/>
          <w:sz w:val="20"/>
          <w:szCs w:val="24"/>
        </w:rPr>
        <w:t>with partial UE capabilities</w:t>
      </w:r>
      <w:r w:rsidR="00125277" w:rsidRPr="00AB0CA7">
        <w:rPr>
          <w:rFonts w:ascii="Times New Roman" w:eastAsiaTheme="minorEastAsia" w:hAnsi="Times New Roman"/>
          <w:kern w:val="0"/>
          <w:sz w:val="20"/>
          <w:szCs w:val="24"/>
        </w:rPr>
        <w:t>.</w:t>
      </w:r>
      <w:r w:rsidR="00BC344D" w:rsidRPr="00AB0CA7">
        <w:rPr>
          <w:rFonts w:ascii="Times New Roman" w:eastAsiaTheme="minorEastAsia" w:hAnsi="Times New Roman"/>
          <w:kern w:val="0"/>
          <w:sz w:val="20"/>
          <w:szCs w:val="24"/>
        </w:rPr>
        <w:t xml:space="preserve"> </w:t>
      </w:r>
      <w:r w:rsidR="00053CBC" w:rsidRPr="00AB0CA7">
        <w:rPr>
          <w:rFonts w:ascii="Times New Roman" w:eastAsiaTheme="minorEastAsia" w:hAnsi="Times New Roman"/>
          <w:kern w:val="0"/>
          <w:sz w:val="20"/>
          <w:szCs w:val="24"/>
        </w:rPr>
        <w:t>As RRC resume message can configure DC/CA configuration</w:t>
      </w:r>
      <w:r w:rsidR="00B92861" w:rsidRPr="00AB0CA7">
        <w:rPr>
          <w:rFonts w:ascii="Times New Roman" w:eastAsiaTheme="minorEastAsia" w:hAnsi="Times New Roman"/>
          <w:kern w:val="0"/>
          <w:sz w:val="20"/>
          <w:szCs w:val="24"/>
        </w:rPr>
        <w:t xml:space="preserve"> which may exceed the UE’s current capabilities, </w:t>
      </w:r>
      <w:r w:rsidR="0012705E" w:rsidRPr="00AB0CA7">
        <w:rPr>
          <w:rFonts w:ascii="Times New Roman" w:eastAsiaTheme="minorEastAsia" w:hAnsi="Times New Roman"/>
          <w:kern w:val="0"/>
          <w:sz w:val="20"/>
          <w:szCs w:val="24"/>
        </w:rPr>
        <w:t>it</w:t>
      </w:r>
      <w:r w:rsidR="00C25E40" w:rsidRPr="00AB0CA7">
        <w:rPr>
          <w:rFonts w:ascii="Times New Roman" w:eastAsiaTheme="minorEastAsia" w:hAnsi="Times New Roman"/>
          <w:kern w:val="0"/>
          <w:sz w:val="20"/>
          <w:szCs w:val="24"/>
        </w:rPr>
        <w:t xml:space="preserve"> would be better for the UE to </w:t>
      </w:r>
      <w:r w:rsidR="0012705E" w:rsidRPr="00AB0CA7">
        <w:rPr>
          <w:rFonts w:ascii="Times New Roman" w:eastAsiaTheme="minorEastAsia" w:hAnsi="Times New Roman"/>
          <w:kern w:val="0"/>
          <w:sz w:val="20"/>
          <w:szCs w:val="24"/>
        </w:rPr>
        <w:t xml:space="preserve">indicate its capabilities in constrained state in RRC resume request. </w:t>
      </w:r>
      <w:r w:rsidR="0081766F" w:rsidRPr="00AB0CA7">
        <w:rPr>
          <w:rFonts w:ascii="Times New Roman" w:eastAsiaTheme="minorEastAsia" w:hAnsi="Times New Roman"/>
          <w:kern w:val="0"/>
          <w:sz w:val="20"/>
          <w:szCs w:val="24"/>
        </w:rPr>
        <w:t xml:space="preserve">Whether the UE is allowed to do so can be configured by the NETWORK A via system information. </w:t>
      </w:r>
      <w:r w:rsidR="005D7A9F" w:rsidRPr="00AB0CA7">
        <w:rPr>
          <w:rFonts w:ascii="Times New Roman" w:eastAsiaTheme="minorEastAsia" w:hAnsi="Times New Roman"/>
          <w:kern w:val="0"/>
          <w:sz w:val="20"/>
          <w:szCs w:val="24"/>
        </w:rPr>
        <w:t xml:space="preserve"> </w:t>
      </w:r>
    </w:p>
    <w:p w14:paraId="7A1B5515" w14:textId="77266198" w:rsidR="001029EE" w:rsidRPr="003B0944" w:rsidRDefault="00AC4607" w:rsidP="003B0944">
      <w:pPr>
        <w:pStyle w:val="ListParagraph"/>
        <w:widowControl/>
        <w:numPr>
          <w:ilvl w:val="0"/>
          <w:numId w:val="32"/>
        </w:numPr>
        <w:spacing w:after="120"/>
        <w:ind w:left="357" w:firstLineChars="0" w:hanging="357"/>
        <w:contextualSpacing/>
        <w:jc w:val="left"/>
        <w:rPr>
          <w:rFonts w:ascii="Times New Roman" w:eastAsiaTheme="minorEastAsia" w:hAnsi="Times New Roman"/>
          <w:szCs w:val="24"/>
        </w:rPr>
      </w:pPr>
      <w:r w:rsidRPr="003B0944">
        <w:rPr>
          <w:rFonts w:ascii="Times New Roman" w:eastAsiaTheme="minorEastAsia" w:hAnsi="Times New Roman"/>
          <w:b/>
        </w:rPr>
        <w:t>R</w:t>
      </w:r>
      <w:r w:rsidR="003310AB" w:rsidRPr="003B0944">
        <w:rPr>
          <w:rFonts w:ascii="Times New Roman" w:eastAsiaTheme="minorEastAsia" w:hAnsi="Times New Roman"/>
          <w:b/>
        </w:rPr>
        <w:t>e-establishment</w:t>
      </w:r>
      <w:r w:rsidR="00356BC9" w:rsidRPr="003B0944">
        <w:rPr>
          <w:rFonts w:ascii="Times New Roman" w:eastAsiaTheme="minorEastAsia" w:hAnsi="Times New Roman"/>
        </w:rPr>
        <w:t>:</w:t>
      </w:r>
      <w:r w:rsidR="003310AB" w:rsidRPr="003B0944">
        <w:rPr>
          <w:rFonts w:ascii="Times New Roman" w:eastAsiaTheme="minorEastAsia" w:hAnsi="Times New Roman"/>
        </w:rPr>
        <w:t xml:space="preserve"> </w:t>
      </w:r>
      <w:r w:rsidR="001029EE" w:rsidRPr="003B0944">
        <w:rPr>
          <w:rFonts w:ascii="Times New Roman" w:eastAsiaTheme="minorEastAsia" w:hAnsi="Times New Roman"/>
        </w:rPr>
        <w:t xml:space="preserve">When the UE </w:t>
      </w:r>
      <w:r w:rsidR="00613E0C" w:rsidRPr="003B0944">
        <w:rPr>
          <w:rFonts w:ascii="Times New Roman" w:eastAsiaTheme="minorEastAsia" w:hAnsi="Times New Roman"/>
        </w:rPr>
        <w:t xml:space="preserve">has reported the capability </w:t>
      </w:r>
      <w:r w:rsidR="009A1D2B" w:rsidRPr="003B0944">
        <w:rPr>
          <w:rFonts w:ascii="Times New Roman" w:eastAsiaTheme="minorEastAsia" w:hAnsi="Times New Roman"/>
        </w:rPr>
        <w:t xml:space="preserve">change </w:t>
      </w:r>
      <w:r w:rsidR="00613E0C" w:rsidRPr="003B0944">
        <w:rPr>
          <w:rFonts w:ascii="Times New Roman" w:eastAsiaTheme="minorEastAsia" w:hAnsi="Times New Roman"/>
        </w:rPr>
        <w:t xml:space="preserve">in </w:t>
      </w:r>
      <w:r w:rsidR="009C18B8" w:rsidRPr="003B0944">
        <w:rPr>
          <w:rFonts w:ascii="Times New Roman" w:eastAsiaTheme="minorEastAsia" w:hAnsi="Times New Roman"/>
        </w:rPr>
        <w:t>NETWORK A</w:t>
      </w:r>
      <w:r w:rsidR="00613E0C" w:rsidRPr="003B0944">
        <w:rPr>
          <w:rFonts w:ascii="Times New Roman" w:eastAsiaTheme="minorEastAsia" w:hAnsi="Times New Roman"/>
        </w:rPr>
        <w:t>,</w:t>
      </w:r>
      <w:r w:rsidR="00F878C9" w:rsidRPr="003B0944">
        <w:rPr>
          <w:rFonts w:ascii="Times New Roman" w:eastAsiaTheme="minorEastAsia" w:hAnsi="Times New Roman"/>
        </w:rPr>
        <w:t xml:space="preserve"> </w:t>
      </w:r>
      <w:r w:rsidR="00D36E94" w:rsidRPr="003B0944">
        <w:rPr>
          <w:rFonts w:ascii="Times New Roman" w:eastAsiaTheme="minorEastAsia" w:hAnsi="Times New Roman"/>
        </w:rPr>
        <w:t>during re-establishm</w:t>
      </w:r>
      <w:r w:rsidR="00D36E94" w:rsidRPr="003B0944">
        <w:rPr>
          <w:rFonts w:ascii="Times New Roman" w:eastAsiaTheme="minorEastAsia" w:hAnsi="Times New Roman"/>
          <w:szCs w:val="24"/>
        </w:rPr>
        <w:t>ent</w:t>
      </w:r>
      <w:r w:rsidR="00542EEA" w:rsidRPr="003B0944">
        <w:rPr>
          <w:rFonts w:ascii="Times New Roman" w:eastAsiaTheme="minorEastAsia" w:hAnsi="Times New Roman"/>
          <w:szCs w:val="24"/>
        </w:rPr>
        <w:t>,</w:t>
      </w:r>
      <w:r w:rsidR="00F878C9" w:rsidRPr="003B0944">
        <w:rPr>
          <w:rFonts w:ascii="Times New Roman" w:eastAsiaTheme="minorEastAsia" w:hAnsi="Times New Roman"/>
          <w:szCs w:val="24"/>
        </w:rPr>
        <w:t xml:space="preserve"> </w:t>
      </w:r>
      <w:r w:rsidR="006826F7" w:rsidRPr="003B0944">
        <w:rPr>
          <w:rFonts w:ascii="Times New Roman" w:eastAsiaTheme="minorEastAsia" w:hAnsi="Times New Roman"/>
          <w:szCs w:val="24"/>
        </w:rPr>
        <w:t xml:space="preserve">the UE also needs to know whether the </w:t>
      </w:r>
      <w:r w:rsidR="00941946" w:rsidRPr="003B0944">
        <w:rPr>
          <w:rFonts w:ascii="Times New Roman" w:eastAsiaTheme="minorEastAsia" w:hAnsi="Times New Roman"/>
          <w:szCs w:val="24"/>
        </w:rPr>
        <w:t>selected</w:t>
      </w:r>
      <w:r w:rsidR="006826F7" w:rsidRPr="003B0944">
        <w:rPr>
          <w:rFonts w:ascii="Times New Roman" w:eastAsiaTheme="minorEastAsia" w:hAnsi="Times New Roman"/>
          <w:szCs w:val="24"/>
        </w:rPr>
        <w:t xml:space="preserve"> cell allows the UE to </w:t>
      </w:r>
      <w:r w:rsidR="00351F1E" w:rsidRPr="003B0944">
        <w:rPr>
          <w:rFonts w:ascii="Times New Roman" w:eastAsiaTheme="minorEastAsia" w:hAnsi="Times New Roman"/>
          <w:szCs w:val="24"/>
        </w:rPr>
        <w:t>report</w:t>
      </w:r>
      <w:r w:rsidR="006826F7" w:rsidRPr="003B0944">
        <w:rPr>
          <w:rFonts w:ascii="Times New Roman" w:eastAsiaTheme="minorEastAsia" w:hAnsi="Times New Roman"/>
          <w:szCs w:val="24"/>
        </w:rPr>
        <w:t xml:space="preserve"> </w:t>
      </w:r>
      <w:r w:rsidR="00D401C1" w:rsidRPr="003B0944">
        <w:rPr>
          <w:rFonts w:ascii="Times New Roman" w:eastAsiaTheme="minorEastAsia" w:hAnsi="Times New Roman"/>
          <w:szCs w:val="24"/>
        </w:rPr>
        <w:t>constrained capabilities</w:t>
      </w:r>
      <w:r w:rsidR="00304C92" w:rsidRPr="003B0944">
        <w:rPr>
          <w:rFonts w:ascii="Times New Roman" w:eastAsiaTheme="minorEastAsia" w:hAnsi="Times New Roman"/>
          <w:szCs w:val="24"/>
        </w:rPr>
        <w:t xml:space="preserve"> in the </w:t>
      </w:r>
      <w:r w:rsidR="00304C92" w:rsidRPr="003B0944">
        <w:rPr>
          <w:rFonts w:ascii="Times New Roman" w:eastAsiaTheme="minorEastAsia" w:hAnsi="Times New Roman"/>
        </w:rPr>
        <w:t>re-establishm</w:t>
      </w:r>
      <w:r w:rsidR="00304C92" w:rsidRPr="003B0944">
        <w:rPr>
          <w:rFonts w:ascii="Times New Roman" w:eastAsiaTheme="minorEastAsia" w:hAnsi="Times New Roman"/>
          <w:szCs w:val="24"/>
        </w:rPr>
        <w:t>ent request</w:t>
      </w:r>
      <w:r w:rsidR="00FE37A8" w:rsidRPr="003B0944">
        <w:rPr>
          <w:rFonts w:ascii="Times New Roman" w:eastAsiaTheme="minorEastAsia" w:hAnsi="Times New Roman"/>
          <w:szCs w:val="24"/>
        </w:rPr>
        <w:t xml:space="preserve">. </w:t>
      </w:r>
      <w:r w:rsidR="000C71D0" w:rsidRPr="003B0944">
        <w:rPr>
          <w:rFonts w:ascii="Times New Roman" w:eastAsiaTheme="minorEastAsia" w:hAnsi="Times New Roman"/>
          <w:szCs w:val="24"/>
        </w:rPr>
        <w:t xml:space="preserve">Whether the UE is allowed to do so can be configured by the NETWORK A via system information.  </w:t>
      </w:r>
    </w:p>
    <w:p w14:paraId="1F0D66D8" w14:textId="489EC5AE" w:rsidR="00BF7B0D" w:rsidRPr="00AB0CA7" w:rsidRDefault="00580868" w:rsidP="00AB0CA7">
      <w:pPr>
        <w:pStyle w:val="Proposal"/>
        <w:numPr>
          <w:ilvl w:val="0"/>
          <w:numId w:val="39"/>
        </w:numPr>
        <w:ind w:left="1701" w:hanging="1701"/>
        <w:rPr>
          <w:rFonts w:eastAsia="宋体"/>
          <w:b w:val="0"/>
        </w:rPr>
      </w:pPr>
      <w:r w:rsidRPr="00AB0CA7">
        <w:rPr>
          <w:rFonts w:ascii="Times New Roman" w:eastAsia="宋体" w:hAnsi="Times New Roman"/>
        </w:rPr>
        <w:t>T</w:t>
      </w:r>
      <w:r w:rsidR="00BB1BD2" w:rsidRPr="00AB0CA7">
        <w:rPr>
          <w:rFonts w:ascii="Times New Roman" w:eastAsia="宋体" w:hAnsi="Times New Roman"/>
        </w:rPr>
        <w:t xml:space="preserve">he UE </w:t>
      </w:r>
      <w:r w:rsidR="005A5C1F" w:rsidRPr="00AB0CA7">
        <w:rPr>
          <w:rFonts w:ascii="Times New Roman" w:eastAsia="宋体" w:hAnsi="Times New Roman"/>
        </w:rPr>
        <w:t>can be</w:t>
      </w:r>
      <w:r w:rsidR="00BB1BD2" w:rsidRPr="00AB0CA7">
        <w:rPr>
          <w:rFonts w:ascii="Times New Roman" w:eastAsia="宋体" w:hAnsi="Times New Roman"/>
        </w:rPr>
        <w:t xml:space="preserve"> configured by the </w:t>
      </w:r>
      <w:r w:rsidR="00180FE1" w:rsidRPr="00AB0CA7">
        <w:rPr>
          <w:rFonts w:ascii="Times New Roman" w:eastAsia="宋体" w:hAnsi="Times New Roman"/>
        </w:rPr>
        <w:t>network</w:t>
      </w:r>
      <w:r w:rsidR="007216DA" w:rsidRPr="00AB0CA7">
        <w:rPr>
          <w:rFonts w:ascii="Times New Roman" w:eastAsia="宋体" w:hAnsi="Times New Roman"/>
        </w:rPr>
        <w:t xml:space="preserve"> via system information</w:t>
      </w:r>
      <w:r w:rsidR="00BC0590" w:rsidRPr="00AB0CA7">
        <w:rPr>
          <w:rFonts w:ascii="Times New Roman" w:eastAsia="宋体" w:hAnsi="Times New Roman"/>
        </w:rPr>
        <w:t xml:space="preserve"> whether the UE is allowed</w:t>
      </w:r>
      <w:r w:rsidR="004C01E6" w:rsidRPr="00AB0CA7">
        <w:rPr>
          <w:rFonts w:ascii="Times New Roman" w:eastAsia="宋体" w:hAnsi="Times New Roman"/>
        </w:rPr>
        <w:t xml:space="preserve"> to </w:t>
      </w:r>
      <w:r w:rsidR="00645E1D" w:rsidRPr="00AB0CA7">
        <w:rPr>
          <w:rFonts w:ascii="Times New Roman" w:eastAsia="宋体" w:hAnsi="Times New Roman"/>
        </w:rPr>
        <w:t>report</w:t>
      </w:r>
      <w:r w:rsidR="004C01E6" w:rsidRPr="00AB0CA7">
        <w:rPr>
          <w:rFonts w:ascii="Times New Roman" w:eastAsia="宋体" w:hAnsi="Times New Roman"/>
        </w:rPr>
        <w:t xml:space="preserve"> capability restriction</w:t>
      </w:r>
      <w:r w:rsidR="00611FBA" w:rsidRPr="00AB0CA7">
        <w:rPr>
          <w:rFonts w:ascii="Times New Roman" w:eastAsia="宋体" w:hAnsi="Times New Roman"/>
        </w:rPr>
        <w:t xml:space="preserve"> </w:t>
      </w:r>
      <w:r w:rsidR="00301B39" w:rsidRPr="00AB0CA7">
        <w:rPr>
          <w:rFonts w:ascii="Times New Roman" w:eastAsia="宋体" w:hAnsi="Times New Roman"/>
        </w:rPr>
        <w:t>during RRC resume and RRC re-establishment</w:t>
      </w:r>
      <w:r w:rsidR="00EF4A8F" w:rsidRPr="00AB0CA7">
        <w:rPr>
          <w:rFonts w:ascii="Times New Roman" w:eastAsia="宋体" w:hAnsi="Times New Roman"/>
        </w:rPr>
        <w:t>.</w:t>
      </w:r>
    </w:p>
    <w:p w14:paraId="6D4F023D" w14:textId="77777777" w:rsidR="00AB0CA7" w:rsidRDefault="00AB0CA7" w:rsidP="00290DFD">
      <w:pPr>
        <w:pStyle w:val="BodyText"/>
        <w:rPr>
          <w:rFonts w:eastAsiaTheme="minorEastAsia"/>
          <w:b/>
          <w:i/>
          <w:u w:val="single"/>
          <w:lang w:eastAsia="zh-CN"/>
        </w:rPr>
      </w:pPr>
    </w:p>
    <w:p w14:paraId="7B03BECA" w14:textId="1EFD0FAC" w:rsidR="00522BCC" w:rsidRPr="00290DFD" w:rsidRDefault="00286C90" w:rsidP="00290DFD">
      <w:pPr>
        <w:pStyle w:val="BodyText"/>
        <w:rPr>
          <w:rFonts w:eastAsiaTheme="minorEastAsia"/>
          <w:b/>
          <w:i/>
          <w:u w:val="single"/>
          <w:lang w:eastAsia="zh-CN"/>
        </w:rPr>
      </w:pPr>
      <w:r w:rsidRPr="00290DFD">
        <w:rPr>
          <w:rFonts w:eastAsiaTheme="minorEastAsia"/>
          <w:b/>
          <w:i/>
          <w:u w:val="single"/>
          <w:lang w:eastAsia="zh-CN"/>
        </w:rPr>
        <w:t>I</w:t>
      </w:r>
      <w:r w:rsidRPr="00290DFD">
        <w:rPr>
          <w:rFonts w:eastAsiaTheme="minorEastAsia" w:hint="eastAsia"/>
          <w:b/>
          <w:i/>
          <w:u w:val="single"/>
          <w:lang w:eastAsia="zh-CN"/>
        </w:rPr>
        <w:t>ssue</w:t>
      </w:r>
      <w:r w:rsidRPr="00290DFD">
        <w:rPr>
          <w:rFonts w:eastAsiaTheme="minorEastAsia"/>
          <w:b/>
          <w:i/>
          <w:u w:val="single"/>
          <w:lang w:eastAsia="zh-CN"/>
        </w:rPr>
        <w:t xml:space="preserve"> 4: </w:t>
      </w:r>
      <w:r w:rsidR="007E2F3B">
        <w:rPr>
          <w:rFonts w:eastAsiaTheme="minorEastAsia"/>
          <w:b/>
          <w:i/>
          <w:u w:val="single"/>
          <w:lang w:eastAsia="zh-CN"/>
        </w:rPr>
        <w:t>whether the p</w:t>
      </w:r>
      <w:r w:rsidR="00522BCC" w:rsidRPr="00290DFD">
        <w:rPr>
          <w:rFonts w:eastAsiaTheme="minorEastAsia"/>
          <w:b/>
          <w:i/>
          <w:u w:val="single"/>
          <w:lang w:eastAsia="zh-CN"/>
        </w:rPr>
        <w:t>rohibit timer</w:t>
      </w:r>
      <w:r w:rsidR="007E2F3B">
        <w:rPr>
          <w:rFonts w:eastAsiaTheme="minorEastAsia"/>
          <w:b/>
          <w:i/>
          <w:u w:val="single"/>
          <w:lang w:eastAsia="zh-CN"/>
        </w:rPr>
        <w:t xml:space="preserve"> should be used to prevent the UE frequently requesting capability change</w:t>
      </w:r>
      <w:r w:rsidR="0063148D">
        <w:rPr>
          <w:rFonts w:eastAsiaTheme="minorEastAsia"/>
          <w:b/>
          <w:i/>
          <w:u w:val="single"/>
          <w:lang w:eastAsia="zh-CN"/>
        </w:rPr>
        <w:t>?</w:t>
      </w:r>
    </w:p>
    <w:p w14:paraId="7F6A728D" w14:textId="3F212A07" w:rsidR="00A548EB" w:rsidRDefault="004D0481" w:rsidP="00137784">
      <w:pPr>
        <w:rPr>
          <w:szCs w:val="18"/>
        </w:rPr>
      </w:pPr>
      <w:r>
        <w:rPr>
          <w:rFonts w:eastAsiaTheme="minorEastAsia"/>
          <w:szCs w:val="18"/>
          <w:lang w:eastAsia="zh-CN"/>
        </w:rPr>
        <w:t>According to the discussion so far,</w:t>
      </w:r>
      <w:r w:rsidR="00932CBF">
        <w:rPr>
          <w:rFonts w:eastAsiaTheme="minorEastAsia"/>
          <w:szCs w:val="18"/>
          <w:lang w:eastAsia="zh-CN"/>
        </w:rPr>
        <w:t xml:space="preserve"> t</w:t>
      </w:r>
      <w:r w:rsidR="00BF1D03">
        <w:rPr>
          <w:rFonts w:eastAsiaTheme="minorEastAsia"/>
          <w:szCs w:val="18"/>
          <w:lang w:eastAsia="zh-CN"/>
        </w:rPr>
        <w:t xml:space="preserve">he UE may </w:t>
      </w:r>
      <w:r w:rsidR="00DA1AB4">
        <w:rPr>
          <w:rFonts w:eastAsiaTheme="minorEastAsia"/>
          <w:szCs w:val="18"/>
          <w:lang w:eastAsia="zh-CN"/>
        </w:rPr>
        <w:t xml:space="preserve">only request capability change in </w:t>
      </w:r>
      <w:r w:rsidR="002B2E01">
        <w:rPr>
          <w:rFonts w:eastAsiaTheme="minorEastAsia"/>
          <w:szCs w:val="18"/>
          <w:lang w:eastAsia="zh-CN"/>
        </w:rPr>
        <w:t xml:space="preserve">NETWORK </w:t>
      </w:r>
      <w:r w:rsidR="00DA1AB4">
        <w:rPr>
          <w:rFonts w:eastAsiaTheme="minorEastAsia"/>
          <w:szCs w:val="18"/>
          <w:lang w:eastAsia="zh-CN"/>
        </w:rPr>
        <w:t xml:space="preserve">A </w:t>
      </w:r>
      <w:r w:rsidR="008A2E51">
        <w:rPr>
          <w:rFonts w:eastAsiaTheme="minorEastAsia"/>
          <w:szCs w:val="18"/>
          <w:lang w:eastAsia="zh-CN"/>
        </w:rPr>
        <w:t xml:space="preserve">in RRC_CONNECTED </w:t>
      </w:r>
      <w:r w:rsidR="00DA1AB4">
        <w:rPr>
          <w:rFonts w:eastAsiaTheme="minorEastAsia"/>
          <w:szCs w:val="18"/>
          <w:lang w:eastAsia="zh-CN"/>
        </w:rPr>
        <w:t>due to connection</w:t>
      </w:r>
      <w:r w:rsidR="008A2E51">
        <w:rPr>
          <w:rFonts w:eastAsiaTheme="minorEastAsia"/>
          <w:szCs w:val="18"/>
          <w:lang w:eastAsia="zh-CN"/>
        </w:rPr>
        <w:t xml:space="preserve"> start </w:t>
      </w:r>
      <w:r w:rsidR="00DA1AB4">
        <w:rPr>
          <w:rFonts w:eastAsiaTheme="minorEastAsia"/>
          <w:szCs w:val="18"/>
          <w:lang w:eastAsia="zh-CN"/>
        </w:rPr>
        <w:t xml:space="preserve">in </w:t>
      </w:r>
      <w:r w:rsidR="002B2E01">
        <w:rPr>
          <w:rFonts w:eastAsiaTheme="minorEastAsia"/>
          <w:szCs w:val="18"/>
          <w:lang w:eastAsia="zh-CN"/>
        </w:rPr>
        <w:t xml:space="preserve">NETWORK </w:t>
      </w:r>
      <w:r w:rsidR="00DA1AB4">
        <w:rPr>
          <w:rFonts w:eastAsiaTheme="minorEastAsia"/>
          <w:szCs w:val="18"/>
          <w:lang w:eastAsia="zh-CN"/>
        </w:rPr>
        <w:t>B</w:t>
      </w:r>
      <w:r w:rsidR="00333E25">
        <w:rPr>
          <w:rFonts w:eastAsiaTheme="minorEastAsia"/>
          <w:szCs w:val="18"/>
          <w:lang w:eastAsia="zh-CN"/>
        </w:rPr>
        <w:t xml:space="preserve">. </w:t>
      </w:r>
      <w:r w:rsidR="00861C50">
        <w:rPr>
          <w:rFonts w:eastAsiaTheme="minorEastAsia"/>
          <w:szCs w:val="18"/>
          <w:lang w:eastAsia="zh-CN"/>
        </w:rPr>
        <w:t>And RRC state transition may not be so frequent.</w:t>
      </w:r>
      <w:r w:rsidR="005457A7">
        <w:rPr>
          <w:rFonts w:eastAsiaTheme="minorEastAsia"/>
          <w:szCs w:val="18"/>
          <w:lang w:eastAsia="zh-CN"/>
        </w:rPr>
        <w:t xml:space="preserve"> Besides, </w:t>
      </w:r>
      <w:r w:rsidR="002C5CAE">
        <w:rPr>
          <w:rFonts w:eastAsiaTheme="minorEastAsia"/>
          <w:szCs w:val="18"/>
          <w:lang w:eastAsia="zh-CN"/>
        </w:rPr>
        <w:t xml:space="preserve">from UE’s performance perspective, </w:t>
      </w:r>
      <w:r w:rsidR="00BF5C67">
        <w:rPr>
          <w:rFonts w:eastAsiaTheme="minorEastAsia"/>
          <w:szCs w:val="18"/>
          <w:lang w:eastAsia="zh-CN"/>
        </w:rPr>
        <w:t>t</w:t>
      </w:r>
      <w:r w:rsidR="00D5265A">
        <w:rPr>
          <w:szCs w:val="18"/>
        </w:rPr>
        <w:t xml:space="preserve">he UE will not change its capabilities </w:t>
      </w:r>
      <w:r w:rsidR="00744FB6">
        <w:rPr>
          <w:szCs w:val="18"/>
        </w:rPr>
        <w:t>frequently</w:t>
      </w:r>
      <w:r w:rsidR="00D5265A">
        <w:rPr>
          <w:szCs w:val="18"/>
        </w:rPr>
        <w:t xml:space="preserve"> because </w:t>
      </w:r>
      <w:r w:rsidR="00DD1A63">
        <w:rPr>
          <w:szCs w:val="18"/>
        </w:rPr>
        <w:t>capabilit</w:t>
      </w:r>
      <w:r w:rsidR="0008377E">
        <w:rPr>
          <w:szCs w:val="18"/>
        </w:rPr>
        <w:t>y</w:t>
      </w:r>
      <w:r w:rsidR="00DD1A63">
        <w:rPr>
          <w:szCs w:val="18"/>
        </w:rPr>
        <w:t xml:space="preserve"> change may involve RRC </w:t>
      </w:r>
      <w:r w:rsidR="0078665F">
        <w:rPr>
          <w:szCs w:val="18"/>
        </w:rPr>
        <w:t>re</w:t>
      </w:r>
      <w:r w:rsidR="00DD1A63">
        <w:rPr>
          <w:szCs w:val="18"/>
        </w:rPr>
        <w:t xml:space="preserve">configuration in </w:t>
      </w:r>
      <w:r w:rsidR="000F4498">
        <w:rPr>
          <w:szCs w:val="18"/>
        </w:rPr>
        <w:t>both networks</w:t>
      </w:r>
      <w:r w:rsidR="00DD1A63">
        <w:rPr>
          <w:szCs w:val="18"/>
        </w:rPr>
        <w:t xml:space="preserve">, and </w:t>
      </w:r>
      <w:r w:rsidR="00CD4F23">
        <w:rPr>
          <w:szCs w:val="18"/>
        </w:rPr>
        <w:t xml:space="preserve">reconfiguration in </w:t>
      </w:r>
      <w:r w:rsidR="00DD1A63">
        <w:rPr>
          <w:szCs w:val="18"/>
        </w:rPr>
        <w:t>each network may cause an</w:t>
      </w:r>
      <w:r w:rsidR="00D5265A">
        <w:rPr>
          <w:szCs w:val="18"/>
        </w:rPr>
        <w:t xml:space="preserve"> interruption </w:t>
      </w:r>
      <w:r w:rsidR="00DA720E">
        <w:rPr>
          <w:szCs w:val="18"/>
        </w:rPr>
        <w:t>on the other</w:t>
      </w:r>
      <w:r w:rsidR="00D5265A">
        <w:rPr>
          <w:szCs w:val="18"/>
        </w:rPr>
        <w:t xml:space="preserve">. </w:t>
      </w:r>
      <w:r w:rsidR="000A42EA">
        <w:rPr>
          <w:rFonts w:eastAsiaTheme="minorEastAsia"/>
          <w:szCs w:val="18"/>
          <w:lang w:eastAsia="zh-CN"/>
        </w:rPr>
        <w:t xml:space="preserve">From our understanding, the UE may not request capability change frequently. </w:t>
      </w:r>
      <w:r w:rsidR="00D5265A">
        <w:rPr>
          <w:szCs w:val="18"/>
        </w:rPr>
        <w:t>So, we do</w:t>
      </w:r>
      <w:r w:rsidR="00F1184C">
        <w:rPr>
          <w:szCs w:val="18"/>
        </w:rPr>
        <w:t xml:space="preserve"> </w:t>
      </w:r>
      <w:r w:rsidR="00D5265A">
        <w:rPr>
          <w:szCs w:val="18"/>
        </w:rPr>
        <w:t>n</w:t>
      </w:r>
      <w:r w:rsidR="00F1184C">
        <w:rPr>
          <w:szCs w:val="18"/>
        </w:rPr>
        <w:t>o</w:t>
      </w:r>
      <w:r w:rsidR="00D5265A">
        <w:rPr>
          <w:szCs w:val="18"/>
        </w:rPr>
        <w:t>t think prohibit timer is needed.</w:t>
      </w:r>
      <w:r w:rsidR="002E5856">
        <w:rPr>
          <w:szCs w:val="18"/>
        </w:rPr>
        <w:t xml:space="preserve"> </w:t>
      </w:r>
    </w:p>
    <w:p w14:paraId="42D32175" w14:textId="641B9539" w:rsidR="00152528" w:rsidRPr="00CE2F7F" w:rsidRDefault="00152528" w:rsidP="00AB0CA7">
      <w:pPr>
        <w:pStyle w:val="Proposal"/>
        <w:numPr>
          <w:ilvl w:val="0"/>
          <w:numId w:val="39"/>
        </w:numPr>
        <w:ind w:left="1701" w:hanging="1701"/>
        <w:rPr>
          <w:rFonts w:eastAsia="宋体"/>
        </w:rPr>
      </w:pPr>
      <w:r w:rsidRPr="00AB0CA7">
        <w:rPr>
          <w:rFonts w:ascii="Times New Roman" w:eastAsia="宋体" w:hAnsi="Times New Roman"/>
        </w:rPr>
        <w:t>P</w:t>
      </w:r>
      <w:r w:rsidR="000E5B80" w:rsidRPr="00AB0CA7">
        <w:rPr>
          <w:rFonts w:ascii="Times New Roman" w:eastAsia="宋体" w:hAnsi="Times New Roman"/>
        </w:rPr>
        <w:t xml:space="preserve">rohibit timer for the signaling of UE capability changes is not supported in Rel-18 MUSIM. </w:t>
      </w:r>
    </w:p>
    <w:p w14:paraId="3DD8CFB3" w14:textId="77777777" w:rsidR="00607E06" w:rsidRDefault="00607E06" w:rsidP="00607E06">
      <w:pPr>
        <w:overflowPunct w:val="0"/>
        <w:autoSpaceDE w:val="0"/>
        <w:autoSpaceDN w:val="0"/>
        <w:adjustRightInd w:val="0"/>
        <w:textAlignment w:val="baseline"/>
        <w:rPr>
          <w:rFonts w:eastAsiaTheme="minorEastAsia"/>
          <w:b/>
          <w:u w:val="single"/>
          <w:lang w:eastAsia="zh-CN"/>
        </w:rPr>
      </w:pPr>
    </w:p>
    <w:p w14:paraId="41A4E1AA" w14:textId="1EFC8D31" w:rsidR="00607E06" w:rsidRPr="00CE2F7F" w:rsidRDefault="00607E06" w:rsidP="00CE2F7F">
      <w:pPr>
        <w:pStyle w:val="Heading2"/>
      </w:pPr>
      <w:r>
        <w:t>2.2</w:t>
      </w:r>
      <w:r w:rsidRPr="006F1969">
        <w:tab/>
      </w:r>
      <w:proofErr w:type="spellStart"/>
      <w:r w:rsidRPr="00CE2F7F">
        <w:t>SCell</w:t>
      </w:r>
      <w:proofErr w:type="spellEnd"/>
      <w:r w:rsidRPr="00CE2F7F">
        <w:t>/SCG deactivation</w:t>
      </w:r>
    </w:p>
    <w:p w14:paraId="6D721637" w14:textId="77777777" w:rsidR="00607E06" w:rsidRDefault="00607E06" w:rsidP="00607E06">
      <w:pPr>
        <w:overflowPunct w:val="0"/>
        <w:autoSpaceDE w:val="0"/>
        <w:autoSpaceDN w:val="0"/>
        <w:adjustRightInd w:val="0"/>
        <w:textAlignment w:val="baseline"/>
        <w:rPr>
          <w:rFonts w:eastAsiaTheme="minorEastAsia"/>
          <w:lang w:eastAsia="zh-CN"/>
        </w:rPr>
      </w:pPr>
      <w:r>
        <w:rPr>
          <w:rFonts w:eastAsiaTheme="minorEastAsia"/>
          <w:lang w:eastAsia="zh-CN"/>
        </w:rPr>
        <w:t xml:space="preserve">During the email discussion, there are wide support on </w:t>
      </w:r>
      <w:proofErr w:type="spellStart"/>
      <w:r>
        <w:rPr>
          <w:rFonts w:eastAsiaTheme="minorEastAsia"/>
          <w:lang w:eastAsia="zh-CN"/>
        </w:rPr>
        <w:t>SCell</w:t>
      </w:r>
      <w:proofErr w:type="spellEnd"/>
      <w:r>
        <w:rPr>
          <w:rFonts w:eastAsiaTheme="minorEastAsia"/>
          <w:lang w:eastAsia="zh-CN"/>
        </w:rPr>
        <w:t>/SCG release due to</w:t>
      </w:r>
      <w:r w:rsidRPr="00CC3680">
        <w:rPr>
          <w:rFonts w:eastAsiaTheme="minorEastAsia"/>
          <w:lang w:eastAsia="zh-CN"/>
        </w:rPr>
        <w:t xml:space="preserve"> </w:t>
      </w:r>
      <w:r>
        <w:rPr>
          <w:rFonts w:eastAsiaTheme="minorEastAsia"/>
          <w:lang w:eastAsia="zh-CN"/>
        </w:rPr>
        <w:t>simplicity, while more discussion is needed for</w:t>
      </w:r>
      <w:r w:rsidRPr="00290DFD">
        <w:rPr>
          <w:rFonts w:eastAsiaTheme="minorEastAsia"/>
          <w:lang w:eastAsia="zh-CN"/>
        </w:rPr>
        <w:t xml:space="preserve"> </w:t>
      </w:r>
      <w:proofErr w:type="spellStart"/>
      <w:r w:rsidRPr="00290DFD">
        <w:rPr>
          <w:rFonts w:eastAsiaTheme="minorEastAsia"/>
          <w:lang w:eastAsia="zh-CN"/>
        </w:rPr>
        <w:t>SCell</w:t>
      </w:r>
      <w:proofErr w:type="spellEnd"/>
      <w:r w:rsidRPr="00290DFD">
        <w:rPr>
          <w:rFonts w:eastAsiaTheme="minorEastAsia"/>
          <w:lang w:eastAsia="zh-CN"/>
        </w:rPr>
        <w:t>/SCG deactivation</w:t>
      </w:r>
      <w:r>
        <w:rPr>
          <w:rFonts w:eastAsiaTheme="minorEastAsia"/>
          <w:lang w:eastAsia="zh-CN"/>
        </w:rPr>
        <w:t xml:space="preserve">. For </w:t>
      </w:r>
      <w:proofErr w:type="spellStart"/>
      <w:r>
        <w:rPr>
          <w:rFonts w:eastAsiaTheme="minorEastAsia"/>
          <w:lang w:eastAsia="zh-CN"/>
        </w:rPr>
        <w:t>SCell</w:t>
      </w:r>
      <w:proofErr w:type="spellEnd"/>
      <w:r>
        <w:rPr>
          <w:rFonts w:eastAsiaTheme="minorEastAsia"/>
          <w:lang w:eastAsia="zh-CN"/>
        </w:rPr>
        <w:t>/SCG deactivation, so far, we have identified the below impact:</w:t>
      </w:r>
    </w:p>
    <w:p w14:paraId="4CCB258E" w14:textId="77777777" w:rsidR="00607E06" w:rsidRDefault="00607E06" w:rsidP="00607E06">
      <w:pPr>
        <w:pStyle w:val="ListParagraph"/>
        <w:numPr>
          <w:ilvl w:val="0"/>
          <w:numId w:val="28"/>
        </w:numPr>
        <w:overflowPunct w:val="0"/>
        <w:autoSpaceDE w:val="0"/>
        <w:autoSpaceDN w:val="0"/>
        <w:adjustRightInd w:val="0"/>
        <w:ind w:firstLineChars="0"/>
        <w:textAlignment w:val="baseline"/>
        <w:rPr>
          <w:rFonts w:ascii="Times New Roman" w:eastAsiaTheme="minorEastAsia" w:hAnsi="Times New Roman"/>
          <w:kern w:val="0"/>
          <w:sz w:val="20"/>
          <w:szCs w:val="24"/>
        </w:rPr>
      </w:pPr>
      <w:r w:rsidRPr="00AD1CD6">
        <w:rPr>
          <w:rFonts w:ascii="Times New Roman" w:eastAsiaTheme="minorEastAsia" w:hAnsi="Times New Roman"/>
          <w:kern w:val="0"/>
          <w:sz w:val="20"/>
          <w:szCs w:val="24"/>
        </w:rPr>
        <w:t xml:space="preserve">During </w:t>
      </w:r>
      <w:proofErr w:type="spellStart"/>
      <w:r>
        <w:rPr>
          <w:rFonts w:ascii="Times New Roman" w:eastAsiaTheme="minorEastAsia" w:hAnsi="Times New Roman"/>
          <w:kern w:val="0"/>
          <w:sz w:val="20"/>
          <w:szCs w:val="24"/>
        </w:rPr>
        <w:t>SCell</w:t>
      </w:r>
      <w:proofErr w:type="spellEnd"/>
      <w:r>
        <w:rPr>
          <w:rFonts w:ascii="Times New Roman" w:eastAsiaTheme="minorEastAsia" w:hAnsi="Times New Roman"/>
          <w:kern w:val="0"/>
          <w:sz w:val="20"/>
          <w:szCs w:val="24"/>
        </w:rPr>
        <w:t>/SCG</w:t>
      </w:r>
      <w:r w:rsidRPr="00AD1CD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de</w:t>
      </w:r>
      <w:r w:rsidRPr="00AD1CD6">
        <w:rPr>
          <w:rFonts w:ascii="Times New Roman" w:eastAsiaTheme="minorEastAsia" w:hAnsi="Times New Roman"/>
          <w:kern w:val="0"/>
          <w:sz w:val="20"/>
          <w:szCs w:val="24"/>
        </w:rPr>
        <w:t xml:space="preserve">activation, </w:t>
      </w:r>
      <w:r>
        <w:rPr>
          <w:rFonts w:ascii="Times New Roman" w:eastAsiaTheme="minorEastAsia" w:hAnsi="Times New Roman"/>
          <w:kern w:val="0"/>
          <w:sz w:val="20"/>
          <w:szCs w:val="24"/>
        </w:rPr>
        <w:t xml:space="preserve">the </w:t>
      </w:r>
      <w:r w:rsidRPr="00AD1CD6">
        <w:rPr>
          <w:rFonts w:ascii="Times New Roman" w:eastAsiaTheme="minorEastAsia" w:hAnsi="Times New Roman"/>
          <w:kern w:val="0"/>
          <w:sz w:val="20"/>
          <w:szCs w:val="24"/>
        </w:rPr>
        <w:t xml:space="preserve">UE either does not perform RRM measurements or needs to report the measurement capability </w:t>
      </w:r>
      <w:r>
        <w:rPr>
          <w:rFonts w:ascii="Times New Roman" w:eastAsiaTheme="minorEastAsia" w:hAnsi="Times New Roman"/>
          <w:kern w:val="0"/>
          <w:sz w:val="20"/>
          <w:szCs w:val="24"/>
        </w:rPr>
        <w:t xml:space="preserve">to request a gap for </w:t>
      </w:r>
      <w:proofErr w:type="spellStart"/>
      <w:r>
        <w:rPr>
          <w:rFonts w:ascii="Times New Roman" w:eastAsiaTheme="minorEastAsia" w:hAnsi="Times New Roman"/>
          <w:kern w:val="0"/>
          <w:sz w:val="20"/>
          <w:szCs w:val="24"/>
        </w:rPr>
        <w:t>SCell</w:t>
      </w:r>
      <w:proofErr w:type="spellEnd"/>
      <w:r>
        <w:rPr>
          <w:rFonts w:ascii="Times New Roman" w:eastAsiaTheme="minorEastAsia" w:hAnsi="Times New Roman"/>
          <w:kern w:val="0"/>
          <w:sz w:val="20"/>
          <w:szCs w:val="24"/>
        </w:rPr>
        <w:t>/SCG RRM measurement.</w:t>
      </w:r>
    </w:p>
    <w:p w14:paraId="286C8FE1" w14:textId="77777777" w:rsidR="00607E06" w:rsidRDefault="00607E06" w:rsidP="00607E06">
      <w:pPr>
        <w:pStyle w:val="ListParagraph"/>
        <w:numPr>
          <w:ilvl w:val="0"/>
          <w:numId w:val="28"/>
        </w:numPr>
        <w:overflowPunct w:val="0"/>
        <w:autoSpaceDE w:val="0"/>
        <w:autoSpaceDN w:val="0"/>
        <w:adjustRightInd w:val="0"/>
        <w:ind w:firstLineChars="0"/>
        <w:textAlignment w:val="baseline"/>
        <w:rPr>
          <w:rFonts w:ascii="Times New Roman" w:eastAsiaTheme="minorEastAsia" w:hAnsi="Times New Roman"/>
          <w:kern w:val="0"/>
          <w:sz w:val="20"/>
          <w:szCs w:val="24"/>
        </w:rPr>
      </w:pPr>
      <w:r>
        <w:rPr>
          <w:rFonts w:ascii="Times New Roman" w:eastAsiaTheme="minorEastAsia" w:hAnsi="Times New Roman"/>
          <w:kern w:val="0"/>
          <w:sz w:val="20"/>
          <w:szCs w:val="24"/>
        </w:rPr>
        <w:t>In case the UE does not</w:t>
      </w:r>
      <w:r w:rsidRPr="00896334">
        <w:rPr>
          <w:rFonts w:ascii="Times New Roman" w:eastAsiaTheme="minorEastAsia" w:hAnsi="Times New Roman"/>
          <w:kern w:val="0"/>
          <w:sz w:val="20"/>
          <w:szCs w:val="24"/>
        </w:rPr>
        <w:t xml:space="preserve"> </w:t>
      </w:r>
      <w:r w:rsidRPr="00AD1CD6">
        <w:rPr>
          <w:rFonts w:ascii="Times New Roman" w:eastAsiaTheme="minorEastAsia" w:hAnsi="Times New Roman"/>
          <w:kern w:val="0"/>
          <w:sz w:val="20"/>
          <w:szCs w:val="24"/>
        </w:rPr>
        <w:t>perform RRM measurements</w:t>
      </w:r>
      <w:r w:rsidRPr="00896334">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w:t>
      </w:r>
      <w:r w:rsidRPr="00AD1CD6">
        <w:rPr>
          <w:rFonts w:ascii="Times New Roman" w:eastAsiaTheme="minorEastAsia" w:hAnsi="Times New Roman"/>
          <w:kern w:val="0"/>
          <w:sz w:val="20"/>
          <w:szCs w:val="24"/>
        </w:rPr>
        <w:t xml:space="preserve">uring </w:t>
      </w:r>
      <w:proofErr w:type="spellStart"/>
      <w:r>
        <w:rPr>
          <w:rFonts w:ascii="Times New Roman" w:eastAsiaTheme="minorEastAsia" w:hAnsi="Times New Roman"/>
          <w:kern w:val="0"/>
          <w:sz w:val="20"/>
          <w:szCs w:val="24"/>
        </w:rPr>
        <w:t>SCell</w:t>
      </w:r>
      <w:proofErr w:type="spellEnd"/>
      <w:r>
        <w:rPr>
          <w:rFonts w:ascii="Times New Roman" w:eastAsiaTheme="minorEastAsia" w:hAnsi="Times New Roman"/>
          <w:kern w:val="0"/>
          <w:sz w:val="20"/>
          <w:szCs w:val="24"/>
        </w:rPr>
        <w:t>/SCG</w:t>
      </w:r>
      <w:r w:rsidRPr="00AD1CD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de</w:t>
      </w:r>
      <w:r w:rsidRPr="00AD1CD6">
        <w:rPr>
          <w:rFonts w:ascii="Times New Roman" w:eastAsiaTheme="minorEastAsia" w:hAnsi="Times New Roman"/>
          <w:kern w:val="0"/>
          <w:sz w:val="20"/>
          <w:szCs w:val="24"/>
        </w:rPr>
        <w:t>activation</w:t>
      </w:r>
      <w:r>
        <w:rPr>
          <w:rFonts w:ascii="Times New Roman" w:eastAsiaTheme="minorEastAsia" w:hAnsi="Times New Roman"/>
          <w:kern w:val="0"/>
          <w:sz w:val="20"/>
          <w:szCs w:val="24"/>
        </w:rPr>
        <w:t xml:space="preserve">, the UE may need to request the network to release the RRM configuration of </w:t>
      </w:r>
      <w:proofErr w:type="spellStart"/>
      <w:r>
        <w:rPr>
          <w:rFonts w:ascii="Times New Roman" w:eastAsiaTheme="minorEastAsia" w:hAnsi="Times New Roman"/>
          <w:kern w:val="0"/>
          <w:sz w:val="20"/>
          <w:szCs w:val="24"/>
        </w:rPr>
        <w:t>SCell</w:t>
      </w:r>
      <w:proofErr w:type="spellEnd"/>
      <w:r>
        <w:rPr>
          <w:rFonts w:ascii="Times New Roman" w:eastAsiaTheme="minorEastAsia" w:hAnsi="Times New Roman"/>
          <w:kern w:val="0"/>
          <w:sz w:val="20"/>
          <w:szCs w:val="24"/>
        </w:rPr>
        <w:t xml:space="preserve">/SCG which is already in deactivated state in NETWORK A. And the UE will not report RRM measurement results of </w:t>
      </w:r>
      <w:proofErr w:type="spellStart"/>
      <w:r>
        <w:rPr>
          <w:rFonts w:ascii="Times New Roman" w:eastAsiaTheme="minorEastAsia" w:hAnsi="Times New Roman"/>
          <w:kern w:val="0"/>
          <w:sz w:val="20"/>
          <w:szCs w:val="24"/>
        </w:rPr>
        <w:t>SCell</w:t>
      </w:r>
      <w:proofErr w:type="spellEnd"/>
      <w:r>
        <w:rPr>
          <w:rFonts w:ascii="Times New Roman" w:eastAsiaTheme="minorEastAsia" w:hAnsi="Times New Roman"/>
          <w:kern w:val="0"/>
          <w:sz w:val="20"/>
          <w:szCs w:val="24"/>
        </w:rPr>
        <w:t>/SCG during deactivation.</w:t>
      </w:r>
    </w:p>
    <w:p w14:paraId="67D875AA" w14:textId="77777777" w:rsidR="00607E06" w:rsidRDefault="00607E06" w:rsidP="00607E06">
      <w:pPr>
        <w:pStyle w:val="ListParagraph"/>
        <w:numPr>
          <w:ilvl w:val="0"/>
          <w:numId w:val="28"/>
        </w:numPr>
        <w:overflowPunct w:val="0"/>
        <w:autoSpaceDE w:val="0"/>
        <w:autoSpaceDN w:val="0"/>
        <w:adjustRightInd w:val="0"/>
        <w:ind w:firstLineChars="0"/>
        <w:textAlignment w:val="baseline"/>
        <w:rPr>
          <w:rFonts w:ascii="Times New Roman" w:eastAsiaTheme="minorEastAsia" w:hAnsi="Times New Roman"/>
          <w:kern w:val="0"/>
          <w:sz w:val="20"/>
          <w:szCs w:val="24"/>
        </w:rPr>
      </w:pPr>
      <w:r w:rsidRPr="00883F23">
        <w:rPr>
          <w:rFonts w:ascii="Times New Roman" w:eastAsiaTheme="minorEastAsia" w:hAnsi="Times New Roman" w:hint="eastAsia"/>
          <w:kern w:val="0"/>
          <w:sz w:val="20"/>
          <w:szCs w:val="24"/>
        </w:rPr>
        <w:t>R</w:t>
      </w:r>
      <w:r w:rsidRPr="00883F23">
        <w:rPr>
          <w:rFonts w:ascii="Times New Roman" w:eastAsiaTheme="minorEastAsia" w:hAnsi="Times New Roman"/>
          <w:kern w:val="0"/>
          <w:sz w:val="20"/>
          <w:szCs w:val="24"/>
        </w:rPr>
        <w:t>LM/BFD cannot be performed during SCG deactivation</w:t>
      </w:r>
      <w:r>
        <w:rPr>
          <w:rFonts w:ascii="Times New Roman" w:eastAsiaTheme="minorEastAsia" w:hAnsi="Times New Roman"/>
          <w:kern w:val="0"/>
          <w:sz w:val="20"/>
          <w:szCs w:val="24"/>
        </w:rPr>
        <w:t>. W</w:t>
      </w:r>
      <w:r w:rsidRPr="00883F23">
        <w:rPr>
          <w:rFonts w:ascii="Times New Roman" w:eastAsiaTheme="minorEastAsia" w:hAnsi="Times New Roman"/>
          <w:kern w:val="0"/>
          <w:sz w:val="20"/>
          <w:szCs w:val="24"/>
        </w:rPr>
        <w:t xml:space="preserve">hen the UE needs to </w:t>
      </w:r>
      <w:r>
        <w:rPr>
          <w:rFonts w:ascii="Times New Roman" w:eastAsiaTheme="minorEastAsia" w:hAnsi="Times New Roman"/>
          <w:kern w:val="0"/>
          <w:sz w:val="20"/>
          <w:szCs w:val="24"/>
        </w:rPr>
        <w:t>switch</w:t>
      </w:r>
      <w:r w:rsidRPr="00883F23">
        <w:rPr>
          <w:rFonts w:ascii="Times New Roman" w:eastAsiaTheme="minorEastAsia" w:hAnsi="Times New Roman"/>
          <w:kern w:val="0"/>
          <w:sz w:val="20"/>
          <w:szCs w:val="24"/>
        </w:rPr>
        <w:t xml:space="preserve"> RF resources </w:t>
      </w:r>
      <w:r>
        <w:rPr>
          <w:rFonts w:ascii="Times New Roman" w:eastAsiaTheme="minorEastAsia" w:hAnsi="Times New Roman"/>
          <w:kern w:val="0"/>
          <w:sz w:val="20"/>
          <w:szCs w:val="24"/>
        </w:rPr>
        <w:t>currently occupied by a deactivated SCG</w:t>
      </w:r>
      <w:r w:rsidRPr="00883F23">
        <w:rPr>
          <w:rFonts w:ascii="Times New Roman" w:eastAsiaTheme="minorEastAsia" w:hAnsi="Times New Roman"/>
          <w:kern w:val="0"/>
          <w:sz w:val="20"/>
          <w:szCs w:val="24"/>
        </w:rPr>
        <w:t xml:space="preserve">, the UE needs to request RLM/BFD de-configuration in </w:t>
      </w:r>
      <w:r>
        <w:rPr>
          <w:rFonts w:ascii="Times New Roman" w:eastAsiaTheme="minorEastAsia" w:hAnsi="Times New Roman"/>
          <w:kern w:val="0"/>
          <w:sz w:val="20"/>
          <w:szCs w:val="24"/>
        </w:rPr>
        <w:t>NETWORK A</w:t>
      </w:r>
      <w:r w:rsidRPr="00883F23">
        <w:rPr>
          <w:rFonts w:ascii="Times New Roman" w:eastAsiaTheme="minorEastAsia" w:hAnsi="Times New Roman"/>
          <w:kern w:val="0"/>
          <w:sz w:val="20"/>
          <w:szCs w:val="24"/>
        </w:rPr>
        <w:t xml:space="preserve">. </w:t>
      </w:r>
    </w:p>
    <w:p w14:paraId="7626ED2C" w14:textId="77777777" w:rsidR="00607E06" w:rsidRPr="00883F23" w:rsidRDefault="00607E06" w:rsidP="00607E06">
      <w:pPr>
        <w:overflowPunct w:val="0"/>
        <w:autoSpaceDE w:val="0"/>
        <w:autoSpaceDN w:val="0"/>
        <w:adjustRightInd w:val="0"/>
        <w:textAlignment w:val="baseline"/>
        <w:rPr>
          <w:rFonts w:eastAsiaTheme="minorEastAsia"/>
          <w:lang w:eastAsia="zh-CN"/>
        </w:rPr>
      </w:pPr>
      <w:r>
        <w:rPr>
          <w:rFonts w:eastAsiaTheme="minorEastAsia"/>
          <w:lang w:eastAsia="zh-CN"/>
        </w:rPr>
        <w:t xml:space="preserve">The benefit of </w:t>
      </w:r>
      <w:proofErr w:type="spellStart"/>
      <w:r>
        <w:rPr>
          <w:rFonts w:eastAsiaTheme="minorEastAsia"/>
          <w:lang w:eastAsia="zh-CN"/>
        </w:rPr>
        <w:t>SCell</w:t>
      </w:r>
      <w:proofErr w:type="spellEnd"/>
      <w:r>
        <w:rPr>
          <w:rFonts w:eastAsiaTheme="minorEastAsia"/>
          <w:lang w:eastAsia="zh-CN"/>
        </w:rPr>
        <w:t xml:space="preserve">/SCG deactivation without any RRM measurement is to keep the configuration for fast CA/DC setup and reducing signaling overhead, just like keeping CA/DC configuration during RRC resume which was agreed in Rel-16 MR-DC </w:t>
      </w:r>
      <w:proofErr w:type="spellStart"/>
      <w:r>
        <w:rPr>
          <w:rFonts w:eastAsiaTheme="minorEastAsia"/>
          <w:lang w:eastAsia="zh-CN"/>
        </w:rPr>
        <w:t>enh</w:t>
      </w:r>
      <w:proofErr w:type="spellEnd"/>
      <w:r>
        <w:rPr>
          <w:rFonts w:eastAsiaTheme="minorEastAsia"/>
          <w:lang w:eastAsia="zh-CN"/>
        </w:rPr>
        <w:t xml:space="preserve"> WI. And according to the above analysis, performing RRM measurement during </w:t>
      </w:r>
      <w:proofErr w:type="spellStart"/>
      <w:r>
        <w:rPr>
          <w:rFonts w:eastAsiaTheme="minorEastAsia"/>
          <w:lang w:eastAsia="zh-CN"/>
        </w:rPr>
        <w:t>SCell</w:t>
      </w:r>
      <w:proofErr w:type="spellEnd"/>
      <w:r>
        <w:rPr>
          <w:rFonts w:eastAsiaTheme="minorEastAsia"/>
          <w:lang w:eastAsia="zh-CN"/>
        </w:rPr>
        <w:t xml:space="preserve">/SCG deactivation does not mean that the SCG related RF resources cannot be freed up. So, we see some benefit to support </w:t>
      </w:r>
      <w:proofErr w:type="spellStart"/>
      <w:r>
        <w:rPr>
          <w:rFonts w:eastAsiaTheme="minorEastAsia"/>
          <w:lang w:eastAsia="zh-CN"/>
        </w:rPr>
        <w:t>SCell</w:t>
      </w:r>
      <w:proofErr w:type="spellEnd"/>
      <w:r>
        <w:rPr>
          <w:rFonts w:eastAsiaTheme="minorEastAsia"/>
          <w:lang w:eastAsia="zh-CN"/>
        </w:rPr>
        <w:t>/SCG deactivation.</w:t>
      </w:r>
    </w:p>
    <w:p w14:paraId="4E6598D6" w14:textId="77777777" w:rsidR="00607E06" w:rsidRPr="00AB0CA7" w:rsidRDefault="00607E06" w:rsidP="00607E06">
      <w:pPr>
        <w:pStyle w:val="Proposal"/>
        <w:numPr>
          <w:ilvl w:val="0"/>
          <w:numId w:val="39"/>
        </w:numPr>
        <w:ind w:left="1701" w:hanging="1701"/>
        <w:rPr>
          <w:rFonts w:eastAsia="宋体"/>
          <w:b w:val="0"/>
        </w:rPr>
      </w:pPr>
      <w:r w:rsidRPr="00AB0CA7">
        <w:rPr>
          <w:rFonts w:ascii="Times New Roman" w:eastAsia="宋体" w:hAnsi="Times New Roman"/>
        </w:rPr>
        <w:t xml:space="preserve">The UE can request </w:t>
      </w:r>
      <w:proofErr w:type="spellStart"/>
      <w:r w:rsidRPr="00AB0CA7">
        <w:rPr>
          <w:rFonts w:ascii="Times New Roman" w:eastAsia="宋体" w:hAnsi="Times New Roman"/>
        </w:rPr>
        <w:t>SCell</w:t>
      </w:r>
      <w:proofErr w:type="spellEnd"/>
      <w:r w:rsidRPr="00AB0CA7">
        <w:rPr>
          <w:rFonts w:ascii="Times New Roman" w:eastAsia="宋体" w:hAnsi="Times New Roman"/>
        </w:rPr>
        <w:t xml:space="preserve">/SCG deactivation for MUSIM purpose. </w:t>
      </w:r>
    </w:p>
    <w:p w14:paraId="6C6D72C5" w14:textId="77777777" w:rsidR="00607E06" w:rsidRPr="00AB0CA7" w:rsidRDefault="00607E06" w:rsidP="00CE2F7F">
      <w:pPr>
        <w:pStyle w:val="Proposal"/>
        <w:tabs>
          <w:tab w:val="left" w:pos="2024"/>
        </w:tabs>
        <w:rPr>
          <w:rFonts w:eastAsia="宋体"/>
        </w:rPr>
      </w:pPr>
    </w:p>
    <w:p w14:paraId="35F33D7B" w14:textId="390D0B37" w:rsidR="003C5DE2" w:rsidRPr="00BD7C0F" w:rsidRDefault="003C5DE2" w:rsidP="003C5DE2">
      <w:pPr>
        <w:pStyle w:val="Heading2"/>
      </w:pPr>
      <w:r w:rsidRPr="006F1969">
        <w:t>2.</w:t>
      </w:r>
      <w:r w:rsidR="00607E06">
        <w:t>3</w:t>
      </w:r>
      <w:r w:rsidRPr="006F1969">
        <w:tab/>
      </w:r>
      <w:r w:rsidR="00996830">
        <w:t>UE capability</w:t>
      </w:r>
    </w:p>
    <w:p w14:paraId="020F3BB7" w14:textId="5E2C3D88" w:rsidR="0092147C" w:rsidRPr="00CC3680" w:rsidRDefault="0092147C" w:rsidP="00CC3680">
      <w:pPr>
        <w:overflowPunct w:val="0"/>
        <w:autoSpaceDE w:val="0"/>
        <w:autoSpaceDN w:val="0"/>
        <w:adjustRightInd w:val="0"/>
        <w:spacing w:after="0"/>
        <w:textAlignment w:val="baseline"/>
        <w:rPr>
          <w:rFonts w:eastAsiaTheme="minorEastAsia"/>
          <w:lang w:eastAsia="zh-CN"/>
        </w:rPr>
      </w:pPr>
      <w:r w:rsidRPr="00CC3680">
        <w:rPr>
          <w:rFonts w:eastAsiaTheme="minorEastAsia"/>
          <w:lang w:eastAsia="zh-CN"/>
        </w:rPr>
        <w:t>During the email discussion</w:t>
      </w:r>
      <w:r w:rsidR="00BA6D43">
        <w:rPr>
          <w:rFonts w:eastAsiaTheme="minorEastAsia"/>
          <w:lang w:eastAsia="zh-CN"/>
        </w:rPr>
        <w:t xml:space="preserve"> [2]</w:t>
      </w:r>
      <w:r w:rsidRPr="00CC3680">
        <w:rPr>
          <w:rFonts w:eastAsiaTheme="minorEastAsia"/>
          <w:lang w:eastAsia="zh-CN"/>
        </w:rPr>
        <w:t xml:space="preserve">, the below capability category is used. </w:t>
      </w:r>
    </w:p>
    <w:p w14:paraId="1D729E8B" w14:textId="77777777" w:rsidR="0092147C" w:rsidRPr="00CC3680" w:rsidRDefault="0092147C" w:rsidP="00CC3680">
      <w:pPr>
        <w:pStyle w:val="ListParagraph"/>
        <w:widowControl/>
        <w:numPr>
          <w:ilvl w:val="0"/>
          <w:numId w:val="32"/>
        </w:numPr>
        <w:spacing w:after="0"/>
        <w:ind w:firstLineChars="0"/>
        <w:contextualSpacing/>
        <w:jc w:val="left"/>
        <w:rPr>
          <w:rFonts w:ascii="Times New Roman" w:eastAsiaTheme="minorEastAsia" w:hAnsi="Times New Roman"/>
          <w:kern w:val="0"/>
          <w:sz w:val="20"/>
          <w:szCs w:val="24"/>
        </w:rPr>
      </w:pPr>
      <w:r w:rsidRPr="00CC3680">
        <w:rPr>
          <w:rFonts w:ascii="Times New Roman" w:eastAsiaTheme="minorEastAsia" w:hAnsi="Times New Roman"/>
          <w:kern w:val="0"/>
          <w:sz w:val="20"/>
          <w:szCs w:val="24"/>
        </w:rPr>
        <w:lastRenderedPageBreak/>
        <w:t xml:space="preserve">Cat 1: Transmission and reception </w:t>
      </w:r>
      <w:r w:rsidRPr="00CC3680">
        <w:rPr>
          <w:rFonts w:ascii="Times New Roman" w:eastAsiaTheme="minorEastAsia" w:hAnsi="Times New Roman" w:hint="eastAsia"/>
          <w:kern w:val="0"/>
          <w:sz w:val="20"/>
          <w:szCs w:val="24"/>
        </w:rPr>
        <w:t>c</w:t>
      </w:r>
      <w:r w:rsidRPr="00CC3680">
        <w:rPr>
          <w:rFonts w:ascii="Times New Roman" w:eastAsiaTheme="minorEastAsia" w:hAnsi="Times New Roman"/>
          <w:kern w:val="0"/>
          <w:sz w:val="20"/>
          <w:szCs w:val="24"/>
        </w:rPr>
        <w:t>apabilities (e.g. MIMO layers)</w:t>
      </w:r>
    </w:p>
    <w:p w14:paraId="51390F46" w14:textId="77777777" w:rsidR="0092147C" w:rsidRPr="00CC3680" w:rsidRDefault="0092147C" w:rsidP="00CC3680">
      <w:pPr>
        <w:pStyle w:val="ListParagraph"/>
        <w:widowControl/>
        <w:numPr>
          <w:ilvl w:val="0"/>
          <w:numId w:val="32"/>
        </w:numPr>
        <w:spacing w:after="0"/>
        <w:ind w:firstLineChars="0"/>
        <w:contextualSpacing/>
        <w:jc w:val="left"/>
        <w:rPr>
          <w:rFonts w:ascii="Times New Roman" w:eastAsiaTheme="minorEastAsia" w:hAnsi="Times New Roman"/>
          <w:kern w:val="0"/>
          <w:sz w:val="20"/>
          <w:szCs w:val="24"/>
        </w:rPr>
      </w:pPr>
      <w:r w:rsidRPr="00CC3680">
        <w:rPr>
          <w:rFonts w:ascii="Times New Roman" w:eastAsiaTheme="minorEastAsia" w:hAnsi="Times New Roman"/>
          <w:kern w:val="0"/>
          <w:sz w:val="20"/>
          <w:szCs w:val="24"/>
        </w:rPr>
        <w:t>Cat 2: Measurement capabilities (e.g. gaps)</w:t>
      </w:r>
    </w:p>
    <w:p w14:paraId="150BDAA5" w14:textId="77777777" w:rsidR="0092147C" w:rsidRPr="00CC3680" w:rsidRDefault="0092147C" w:rsidP="00CC3680">
      <w:pPr>
        <w:pStyle w:val="ListParagraph"/>
        <w:widowControl/>
        <w:numPr>
          <w:ilvl w:val="0"/>
          <w:numId w:val="32"/>
        </w:numPr>
        <w:spacing w:after="0"/>
        <w:ind w:firstLineChars="0"/>
        <w:contextualSpacing/>
        <w:jc w:val="left"/>
        <w:rPr>
          <w:rFonts w:ascii="Times New Roman" w:eastAsiaTheme="minorEastAsia" w:hAnsi="Times New Roman"/>
          <w:kern w:val="0"/>
          <w:sz w:val="20"/>
          <w:szCs w:val="24"/>
        </w:rPr>
      </w:pPr>
      <w:r w:rsidRPr="00CC3680">
        <w:rPr>
          <w:rFonts w:ascii="Times New Roman" w:eastAsiaTheme="minorEastAsia" w:hAnsi="Times New Roman"/>
          <w:kern w:val="0"/>
          <w:sz w:val="20"/>
          <w:szCs w:val="24"/>
        </w:rPr>
        <w:t>Cat 3: Supported bandwidth</w:t>
      </w:r>
    </w:p>
    <w:p w14:paraId="02CF9E72" w14:textId="77777777" w:rsidR="0092147C" w:rsidRPr="00CC3680" w:rsidRDefault="0092147C" w:rsidP="00CC3680">
      <w:pPr>
        <w:pStyle w:val="ListParagraph"/>
        <w:widowControl/>
        <w:numPr>
          <w:ilvl w:val="0"/>
          <w:numId w:val="32"/>
        </w:numPr>
        <w:spacing w:after="0"/>
        <w:ind w:firstLineChars="0"/>
        <w:contextualSpacing/>
        <w:jc w:val="left"/>
        <w:rPr>
          <w:rFonts w:ascii="Times New Roman" w:eastAsiaTheme="minorEastAsia" w:hAnsi="Times New Roman"/>
          <w:kern w:val="0"/>
          <w:sz w:val="20"/>
          <w:szCs w:val="24"/>
        </w:rPr>
      </w:pPr>
      <w:r w:rsidRPr="00CC3680">
        <w:rPr>
          <w:rFonts w:ascii="Times New Roman" w:eastAsiaTheme="minorEastAsia" w:hAnsi="Times New Roman"/>
          <w:kern w:val="0"/>
          <w:sz w:val="20"/>
          <w:szCs w:val="24"/>
        </w:rPr>
        <w:t>Cat 4: Supported band-combinations</w:t>
      </w:r>
    </w:p>
    <w:p w14:paraId="41CC564F" w14:textId="234AE4FC" w:rsidR="0092147C" w:rsidRPr="00CC3680" w:rsidRDefault="009621D6" w:rsidP="00290DFD">
      <w:pPr>
        <w:overflowPunct w:val="0"/>
        <w:autoSpaceDE w:val="0"/>
        <w:autoSpaceDN w:val="0"/>
        <w:adjustRightInd w:val="0"/>
        <w:spacing w:before="120" w:after="120"/>
        <w:textAlignment w:val="baseline"/>
        <w:rPr>
          <w:rFonts w:eastAsiaTheme="minorEastAsia"/>
          <w:lang w:eastAsia="zh-CN"/>
        </w:rPr>
      </w:pPr>
      <w:r w:rsidRPr="00CC3680">
        <w:rPr>
          <w:rFonts w:eastAsiaTheme="minorEastAsia"/>
          <w:lang w:eastAsia="zh-CN"/>
        </w:rPr>
        <w:t xml:space="preserve">For </w:t>
      </w:r>
      <w:r w:rsidR="005510A0">
        <w:rPr>
          <w:rFonts w:eastAsiaTheme="minorEastAsia"/>
          <w:lang w:eastAsia="zh-CN"/>
        </w:rPr>
        <w:t>C</w:t>
      </w:r>
      <w:r w:rsidRPr="00CC3680">
        <w:rPr>
          <w:rFonts w:eastAsiaTheme="minorEastAsia"/>
          <w:lang w:eastAsia="zh-CN"/>
        </w:rPr>
        <w:t>at 1 capability</w:t>
      </w:r>
      <w:r w:rsidR="00B852BF">
        <w:rPr>
          <w:rFonts w:eastAsiaTheme="minorEastAsia"/>
          <w:lang w:eastAsia="zh-CN"/>
        </w:rPr>
        <w:t xml:space="preserve">, </w:t>
      </w:r>
      <w:r w:rsidR="00202619">
        <w:rPr>
          <w:rFonts w:eastAsiaTheme="minorEastAsia"/>
          <w:lang w:eastAsia="zh-CN"/>
        </w:rPr>
        <w:t xml:space="preserve">we think the </w:t>
      </w:r>
      <w:r w:rsidR="00944203" w:rsidRPr="00CC3680">
        <w:rPr>
          <w:rFonts w:eastAsiaTheme="minorEastAsia" w:hint="eastAsia"/>
          <w:lang w:eastAsia="zh-CN"/>
        </w:rPr>
        <w:t>maximum</w:t>
      </w:r>
      <w:r w:rsidR="00944203" w:rsidRPr="00CC3680">
        <w:rPr>
          <w:rFonts w:eastAsiaTheme="minorEastAsia"/>
          <w:lang w:eastAsia="zh-CN"/>
        </w:rPr>
        <w:t xml:space="preserve"> MIMO layers</w:t>
      </w:r>
      <w:r w:rsidR="00944203">
        <w:rPr>
          <w:rFonts w:eastAsiaTheme="minorEastAsia"/>
          <w:lang w:eastAsia="zh-CN"/>
        </w:rPr>
        <w:t xml:space="preserve"> </w:t>
      </w:r>
      <w:r w:rsidR="00A80E35">
        <w:rPr>
          <w:rFonts w:eastAsiaTheme="minorEastAsia"/>
          <w:lang w:eastAsia="zh-CN"/>
        </w:rPr>
        <w:t xml:space="preserve">per CC or per UE for MUSIM purpose can be reported in UAI. </w:t>
      </w:r>
      <w:r w:rsidR="003630B7">
        <w:rPr>
          <w:rFonts w:eastAsiaTheme="minorEastAsia"/>
          <w:lang w:eastAsia="zh-CN"/>
        </w:rPr>
        <w:t xml:space="preserve">For SRS switching capability, </w:t>
      </w:r>
      <w:r w:rsidR="0057446A">
        <w:rPr>
          <w:rFonts w:eastAsiaTheme="minorEastAsia"/>
          <w:lang w:eastAsia="zh-CN"/>
        </w:rPr>
        <w:t xml:space="preserve">the network </w:t>
      </w:r>
      <w:r w:rsidR="00854271">
        <w:rPr>
          <w:rFonts w:eastAsiaTheme="minorEastAsia"/>
          <w:lang w:eastAsia="zh-CN"/>
        </w:rPr>
        <w:t>may</w:t>
      </w:r>
      <w:r w:rsidR="0057446A">
        <w:rPr>
          <w:rFonts w:eastAsiaTheme="minorEastAsia"/>
          <w:lang w:eastAsia="zh-CN"/>
        </w:rPr>
        <w:t xml:space="preserve"> </w:t>
      </w:r>
      <w:r w:rsidR="00F17AAE">
        <w:rPr>
          <w:rFonts w:eastAsiaTheme="minorEastAsia"/>
          <w:lang w:eastAsia="zh-CN"/>
        </w:rPr>
        <w:t xml:space="preserve">be able to </w:t>
      </w:r>
      <w:r w:rsidR="0057446A">
        <w:rPr>
          <w:rFonts w:eastAsiaTheme="minorEastAsia"/>
          <w:lang w:eastAsia="zh-CN"/>
        </w:rPr>
        <w:t xml:space="preserve">deduce the </w:t>
      </w:r>
      <w:r w:rsidR="00B0450A">
        <w:rPr>
          <w:rFonts w:eastAsiaTheme="minorEastAsia"/>
          <w:lang w:eastAsia="zh-CN"/>
        </w:rPr>
        <w:t>fallback SRS switching capabilit</w:t>
      </w:r>
      <w:r w:rsidR="00684E9E">
        <w:rPr>
          <w:rFonts w:eastAsiaTheme="minorEastAsia"/>
          <w:lang w:eastAsia="zh-CN"/>
        </w:rPr>
        <w:t>ies based on the curren</w:t>
      </w:r>
      <w:r w:rsidR="00684E9E" w:rsidRPr="00CC3680">
        <w:rPr>
          <w:rFonts w:eastAsiaTheme="minorEastAsia"/>
          <w:lang w:eastAsia="zh-CN"/>
        </w:rPr>
        <w:t xml:space="preserve">t UE’s </w:t>
      </w:r>
      <w:r w:rsidR="00684E9E" w:rsidRPr="00CC3680">
        <w:rPr>
          <w:rFonts w:eastAsiaTheme="minorEastAsia" w:hint="eastAsia"/>
          <w:lang w:eastAsia="zh-CN"/>
        </w:rPr>
        <w:t>maximum</w:t>
      </w:r>
      <w:r w:rsidR="00684E9E" w:rsidRPr="00CC3680">
        <w:rPr>
          <w:rFonts w:eastAsiaTheme="minorEastAsia"/>
          <w:lang w:eastAsia="zh-CN"/>
        </w:rPr>
        <w:t xml:space="preserve"> MIMO layers per CC</w:t>
      </w:r>
      <w:r w:rsidR="0016204A" w:rsidRPr="00CC3680">
        <w:rPr>
          <w:rFonts w:eastAsiaTheme="minorEastAsia"/>
          <w:lang w:eastAsia="zh-CN"/>
        </w:rPr>
        <w:t xml:space="preserve"> or per UE. If the network cannot, then RAN2 can discuss whether the UE needs to report fallback SRS switching capabilities via UAI or UE capability signaling. </w:t>
      </w:r>
    </w:p>
    <w:p w14:paraId="03C8FE0C" w14:textId="2EBD9C44" w:rsidR="00D72F2B" w:rsidRPr="00AB0CA7" w:rsidRDefault="005A5C1F" w:rsidP="00AB0CA7">
      <w:pPr>
        <w:pStyle w:val="Proposal"/>
        <w:numPr>
          <w:ilvl w:val="0"/>
          <w:numId w:val="39"/>
        </w:numPr>
        <w:ind w:left="1701" w:hanging="1701"/>
        <w:rPr>
          <w:rFonts w:eastAsia="宋体"/>
          <w:b w:val="0"/>
        </w:rPr>
      </w:pPr>
      <w:r w:rsidRPr="00AB0CA7">
        <w:rPr>
          <w:rFonts w:ascii="Times New Roman" w:eastAsia="宋体" w:hAnsi="Times New Roman"/>
        </w:rPr>
        <w:t>T</w:t>
      </w:r>
      <w:r w:rsidR="0092147C" w:rsidRPr="00AB0CA7">
        <w:rPr>
          <w:rFonts w:ascii="Times New Roman" w:eastAsia="宋体" w:hAnsi="Times New Roman"/>
        </w:rPr>
        <w:t xml:space="preserve">he UE can indicate </w:t>
      </w:r>
      <w:r w:rsidR="00B66C58">
        <w:rPr>
          <w:rFonts w:ascii="Times New Roman" w:eastAsia="宋体" w:hAnsi="Times New Roman"/>
        </w:rPr>
        <w:t xml:space="preserve">recommended </w:t>
      </w:r>
      <w:r w:rsidR="0092147C" w:rsidRPr="00AB0CA7">
        <w:rPr>
          <w:rFonts w:ascii="Times New Roman" w:eastAsia="宋体" w:hAnsi="Times New Roman"/>
        </w:rPr>
        <w:t>maximum MIMO layers per CC or maximum MIMO layer per UE</w:t>
      </w:r>
      <w:r w:rsidR="0025602C" w:rsidRPr="00AB0CA7">
        <w:rPr>
          <w:rFonts w:ascii="Times New Roman" w:eastAsia="宋体" w:hAnsi="Times New Roman"/>
        </w:rPr>
        <w:t xml:space="preserve"> </w:t>
      </w:r>
      <w:r w:rsidR="0092147C" w:rsidRPr="00AB0CA7">
        <w:rPr>
          <w:rFonts w:ascii="Times New Roman" w:eastAsia="宋体" w:hAnsi="Times New Roman"/>
        </w:rPr>
        <w:t>via UAI</w:t>
      </w:r>
      <w:r w:rsidR="005D0AB9" w:rsidRPr="00AB0CA7">
        <w:rPr>
          <w:rFonts w:ascii="Times New Roman" w:eastAsia="宋体" w:hAnsi="Times New Roman"/>
        </w:rPr>
        <w:t xml:space="preserve"> for MUSIM purpose</w:t>
      </w:r>
      <w:r w:rsidR="0092147C" w:rsidRPr="00AB0CA7">
        <w:rPr>
          <w:rFonts w:ascii="Times New Roman" w:eastAsia="宋体" w:hAnsi="Times New Roman"/>
        </w:rPr>
        <w:t xml:space="preserve">. </w:t>
      </w:r>
      <w:r w:rsidR="00EB1F2A" w:rsidRPr="00AB0CA7">
        <w:rPr>
          <w:rFonts w:ascii="Times New Roman" w:eastAsia="宋体" w:hAnsi="Times New Roman"/>
        </w:rPr>
        <w:t>FFS</w:t>
      </w:r>
      <w:r w:rsidR="000D709C" w:rsidRPr="00AB0CA7">
        <w:rPr>
          <w:rFonts w:ascii="Times New Roman" w:eastAsia="宋体" w:hAnsi="Times New Roman"/>
        </w:rPr>
        <w:t xml:space="preserve"> if</w:t>
      </w:r>
      <w:r w:rsidR="00EB1F2A" w:rsidRPr="00AB0CA7">
        <w:rPr>
          <w:rFonts w:ascii="Times New Roman" w:eastAsia="宋体" w:hAnsi="Times New Roman"/>
        </w:rPr>
        <w:t xml:space="preserve"> </w:t>
      </w:r>
      <w:r w:rsidR="00D72F2B" w:rsidRPr="00AB0CA7">
        <w:rPr>
          <w:rFonts w:ascii="Times New Roman" w:eastAsia="宋体" w:hAnsi="Times New Roman"/>
        </w:rPr>
        <w:t>SRS switching capabilit</w:t>
      </w:r>
      <w:r w:rsidR="005067A0" w:rsidRPr="00AB0CA7">
        <w:rPr>
          <w:rFonts w:ascii="Times New Roman" w:eastAsia="宋体" w:hAnsi="Times New Roman"/>
        </w:rPr>
        <w:t>y change need</w:t>
      </w:r>
      <w:r w:rsidR="002C4E8C" w:rsidRPr="00AB0CA7">
        <w:rPr>
          <w:rFonts w:ascii="Times New Roman" w:eastAsia="宋体" w:hAnsi="Times New Roman"/>
        </w:rPr>
        <w:t>s</w:t>
      </w:r>
      <w:r w:rsidR="005067A0" w:rsidRPr="00AB0CA7">
        <w:rPr>
          <w:rFonts w:ascii="Times New Roman" w:eastAsia="宋体" w:hAnsi="Times New Roman"/>
        </w:rPr>
        <w:t xml:space="preserve"> </w:t>
      </w:r>
      <w:r w:rsidRPr="00AB0CA7">
        <w:rPr>
          <w:rFonts w:ascii="Times New Roman" w:eastAsia="宋体" w:hAnsi="Times New Roman"/>
        </w:rPr>
        <w:t xml:space="preserve">also </w:t>
      </w:r>
      <w:r w:rsidR="005067A0" w:rsidRPr="00AB0CA7">
        <w:rPr>
          <w:rFonts w:ascii="Times New Roman" w:eastAsia="宋体" w:hAnsi="Times New Roman"/>
        </w:rPr>
        <w:t xml:space="preserve">to be reported. </w:t>
      </w:r>
    </w:p>
    <w:p w14:paraId="7D26FD16" w14:textId="1A7D0AB2" w:rsidR="00A6486F" w:rsidRPr="00CC3680" w:rsidRDefault="00DC4765" w:rsidP="00A6486F">
      <w:pPr>
        <w:overflowPunct w:val="0"/>
        <w:autoSpaceDE w:val="0"/>
        <w:autoSpaceDN w:val="0"/>
        <w:adjustRightInd w:val="0"/>
        <w:textAlignment w:val="baseline"/>
        <w:rPr>
          <w:rFonts w:eastAsiaTheme="minorEastAsia"/>
          <w:lang w:eastAsia="zh-CN"/>
        </w:rPr>
      </w:pPr>
      <w:r w:rsidRPr="00CC3680">
        <w:rPr>
          <w:rFonts w:eastAsiaTheme="minorEastAsia"/>
          <w:lang w:eastAsia="zh-CN"/>
        </w:rPr>
        <w:t xml:space="preserve">And for maximum UE power, during the email discussion, many companies think this </w:t>
      </w:r>
      <w:r w:rsidR="00542100">
        <w:rPr>
          <w:rFonts w:eastAsiaTheme="minorEastAsia"/>
          <w:lang w:eastAsia="zh-CN"/>
        </w:rPr>
        <w:t>needs</w:t>
      </w:r>
      <w:r w:rsidR="00542100" w:rsidRPr="00CC3680">
        <w:rPr>
          <w:rFonts w:eastAsiaTheme="minorEastAsia"/>
          <w:lang w:eastAsia="zh-CN"/>
        </w:rPr>
        <w:t xml:space="preserve"> </w:t>
      </w:r>
      <w:r w:rsidRPr="00CC3680">
        <w:rPr>
          <w:rFonts w:eastAsiaTheme="minorEastAsia"/>
          <w:lang w:eastAsia="zh-CN"/>
        </w:rPr>
        <w:t>RAN4 input. So, we suggest to</w:t>
      </w:r>
      <w:r w:rsidR="00A6384D" w:rsidRPr="00CC3680">
        <w:rPr>
          <w:rFonts w:eastAsiaTheme="minorEastAsia"/>
          <w:lang w:eastAsia="zh-CN"/>
        </w:rPr>
        <w:t xml:space="preserve"> send an LS to RAN4 firstly and</w:t>
      </w:r>
      <w:r w:rsidRPr="00CC3680">
        <w:rPr>
          <w:rFonts w:eastAsiaTheme="minorEastAsia"/>
          <w:lang w:eastAsia="zh-CN"/>
        </w:rPr>
        <w:t xml:space="preserve"> postpone RAN2 discussion until receiving RAN4 feedback.</w:t>
      </w:r>
    </w:p>
    <w:p w14:paraId="5BC83831" w14:textId="6ED0EAE8" w:rsidR="00A6486F" w:rsidRPr="00AB0CA7" w:rsidRDefault="00A6486F" w:rsidP="00AB0CA7">
      <w:pPr>
        <w:pStyle w:val="Proposal"/>
        <w:numPr>
          <w:ilvl w:val="0"/>
          <w:numId w:val="39"/>
        </w:numPr>
        <w:ind w:left="1701" w:hanging="1701"/>
        <w:rPr>
          <w:rFonts w:eastAsia="宋体"/>
          <w:b w:val="0"/>
        </w:rPr>
      </w:pPr>
      <w:r w:rsidRPr="00AB0CA7">
        <w:rPr>
          <w:rFonts w:ascii="Times New Roman" w:eastAsia="宋体" w:hAnsi="Times New Roman"/>
        </w:rPr>
        <w:t xml:space="preserve">RAN2 to </w:t>
      </w:r>
      <w:r w:rsidR="00D57995" w:rsidRPr="00AB0CA7">
        <w:rPr>
          <w:rFonts w:ascii="Times New Roman" w:eastAsia="宋体" w:hAnsi="Times New Roman"/>
        </w:rPr>
        <w:t xml:space="preserve">send an LS to RAN4 </w:t>
      </w:r>
      <w:r w:rsidR="000634CA" w:rsidRPr="00AB0CA7">
        <w:rPr>
          <w:rFonts w:ascii="Times New Roman" w:eastAsia="宋体" w:hAnsi="Times New Roman"/>
        </w:rPr>
        <w:t xml:space="preserve">for </w:t>
      </w:r>
      <w:r w:rsidRPr="00AB0CA7">
        <w:rPr>
          <w:rFonts w:ascii="Times New Roman" w:eastAsia="宋体" w:hAnsi="Times New Roman"/>
        </w:rPr>
        <w:t>the change of max</w:t>
      </w:r>
      <w:r w:rsidR="00861136" w:rsidRPr="00AB0CA7">
        <w:rPr>
          <w:rFonts w:ascii="Times New Roman" w:eastAsia="宋体" w:hAnsi="Times New Roman"/>
        </w:rPr>
        <w:t>i</w:t>
      </w:r>
      <w:r w:rsidRPr="00AB0CA7">
        <w:rPr>
          <w:rFonts w:ascii="Times New Roman" w:eastAsia="宋体" w:hAnsi="Times New Roman"/>
        </w:rPr>
        <w:t>mum UE power</w:t>
      </w:r>
      <w:r w:rsidR="000634CA" w:rsidRPr="00AB0CA7">
        <w:rPr>
          <w:rFonts w:ascii="Times New Roman" w:eastAsia="宋体" w:hAnsi="Times New Roman"/>
        </w:rPr>
        <w:t xml:space="preserve">, and postpone the discussion </w:t>
      </w:r>
      <w:r w:rsidR="003A017A" w:rsidRPr="00AB0CA7">
        <w:rPr>
          <w:rFonts w:ascii="Times New Roman" w:eastAsia="宋体" w:hAnsi="Times New Roman"/>
        </w:rPr>
        <w:t xml:space="preserve">in RAN2 </w:t>
      </w:r>
      <w:r w:rsidR="00D87B7B" w:rsidRPr="00AB0CA7">
        <w:rPr>
          <w:rFonts w:ascii="Times New Roman" w:eastAsia="宋体" w:hAnsi="Times New Roman"/>
        </w:rPr>
        <w:t>until receiving any</w:t>
      </w:r>
      <w:r w:rsidRPr="00AB0CA7">
        <w:rPr>
          <w:rFonts w:ascii="Times New Roman" w:eastAsia="宋体" w:hAnsi="Times New Roman"/>
        </w:rPr>
        <w:t xml:space="preserve"> RAN4 </w:t>
      </w:r>
      <w:r w:rsidR="00D87B7B" w:rsidRPr="00AB0CA7">
        <w:rPr>
          <w:rFonts w:ascii="Times New Roman" w:eastAsia="宋体" w:hAnsi="Times New Roman"/>
        </w:rPr>
        <w:t>feedback</w:t>
      </w:r>
      <w:r w:rsidRPr="00AB0CA7">
        <w:rPr>
          <w:rFonts w:ascii="Times New Roman" w:eastAsia="宋体" w:hAnsi="Times New Roman"/>
        </w:rPr>
        <w:t xml:space="preserve">. </w:t>
      </w:r>
    </w:p>
    <w:p w14:paraId="766F9D7F" w14:textId="01DEFEF9" w:rsidR="00807107" w:rsidRPr="00CC3680" w:rsidRDefault="00E87C68" w:rsidP="002F3B72">
      <w:pPr>
        <w:overflowPunct w:val="0"/>
        <w:autoSpaceDE w:val="0"/>
        <w:autoSpaceDN w:val="0"/>
        <w:adjustRightInd w:val="0"/>
        <w:textAlignment w:val="baseline"/>
        <w:rPr>
          <w:rFonts w:eastAsiaTheme="minorEastAsia"/>
          <w:lang w:eastAsia="zh-CN"/>
        </w:rPr>
      </w:pPr>
      <w:r w:rsidRPr="00CC3680">
        <w:rPr>
          <w:rFonts w:eastAsiaTheme="minorEastAsia" w:hint="eastAsia"/>
          <w:lang w:eastAsia="zh-CN"/>
        </w:rPr>
        <w:t>F</w:t>
      </w:r>
      <w:r w:rsidRPr="00CC3680">
        <w:rPr>
          <w:rFonts w:eastAsiaTheme="minorEastAsia"/>
          <w:lang w:eastAsia="zh-CN"/>
        </w:rPr>
        <w:t>or Cat 2</w:t>
      </w:r>
      <w:r w:rsidR="00146DC8" w:rsidRPr="00146DC8">
        <w:rPr>
          <w:rFonts w:eastAsiaTheme="minorEastAsia"/>
          <w:lang w:eastAsia="zh-CN"/>
        </w:rPr>
        <w:t xml:space="preserve"> </w:t>
      </w:r>
      <w:r w:rsidR="00146DC8" w:rsidRPr="00CC3680">
        <w:rPr>
          <w:rFonts w:eastAsiaTheme="minorEastAsia"/>
          <w:lang w:eastAsia="zh-CN"/>
        </w:rPr>
        <w:t>capability</w:t>
      </w:r>
      <w:r w:rsidR="00FA3E7D" w:rsidRPr="00CC3680">
        <w:rPr>
          <w:rFonts w:eastAsiaTheme="minorEastAsia"/>
          <w:lang w:eastAsia="zh-CN"/>
        </w:rPr>
        <w:t>,</w:t>
      </w:r>
      <w:r w:rsidR="003D0B4B" w:rsidRPr="00CC3680">
        <w:rPr>
          <w:rFonts w:eastAsiaTheme="minorEastAsia"/>
          <w:lang w:eastAsia="zh-CN"/>
        </w:rPr>
        <w:t xml:space="preserve"> </w:t>
      </w:r>
      <w:r w:rsidR="00F540B0" w:rsidRPr="00CC3680">
        <w:rPr>
          <w:rFonts w:eastAsiaTheme="minorEastAsia"/>
          <w:lang w:eastAsia="zh-CN"/>
        </w:rPr>
        <w:t>when the UE</w:t>
      </w:r>
      <w:r w:rsidR="00807107" w:rsidRPr="00CC3680">
        <w:rPr>
          <w:rFonts w:eastAsiaTheme="minorEastAsia"/>
          <w:lang w:eastAsia="zh-CN"/>
        </w:rPr>
        <w:t xml:space="preserve"> receives </w:t>
      </w:r>
      <w:proofErr w:type="spellStart"/>
      <w:r w:rsidR="00807107" w:rsidRPr="00CC3680">
        <w:rPr>
          <w:rFonts w:eastAsiaTheme="minorEastAsia"/>
          <w:lang w:eastAsia="zh-CN"/>
        </w:rPr>
        <w:t>SCell</w:t>
      </w:r>
      <w:proofErr w:type="spellEnd"/>
      <w:r w:rsidR="00807107" w:rsidRPr="00CC3680">
        <w:rPr>
          <w:rFonts w:eastAsiaTheme="minorEastAsia"/>
          <w:lang w:eastAsia="zh-CN"/>
        </w:rPr>
        <w:t xml:space="preserve">/SCG deactivation command </w:t>
      </w:r>
      <w:r w:rsidR="00DD17AA">
        <w:rPr>
          <w:rFonts w:eastAsiaTheme="minorEastAsia"/>
          <w:lang w:eastAsia="zh-CN"/>
        </w:rPr>
        <w:t xml:space="preserve">as </w:t>
      </w:r>
      <w:r w:rsidR="00807107" w:rsidRPr="00CC3680">
        <w:rPr>
          <w:rFonts w:eastAsiaTheme="minorEastAsia"/>
          <w:lang w:eastAsia="zh-CN"/>
        </w:rPr>
        <w:t>a response to the UE’s</w:t>
      </w:r>
      <w:r w:rsidR="00F540B0" w:rsidRPr="00CC3680">
        <w:rPr>
          <w:rFonts w:eastAsiaTheme="minorEastAsia"/>
          <w:lang w:eastAsia="zh-CN"/>
        </w:rPr>
        <w:t xml:space="preserve"> </w:t>
      </w:r>
      <w:r w:rsidR="00811AA4" w:rsidRPr="00CC3680">
        <w:rPr>
          <w:rFonts w:eastAsiaTheme="minorEastAsia"/>
          <w:lang w:eastAsia="zh-CN"/>
        </w:rPr>
        <w:t xml:space="preserve">deactivation </w:t>
      </w:r>
      <w:r w:rsidR="00F540B0" w:rsidRPr="00CC3680">
        <w:rPr>
          <w:rFonts w:eastAsiaTheme="minorEastAsia"/>
          <w:lang w:eastAsia="zh-CN"/>
        </w:rPr>
        <w:t>request</w:t>
      </w:r>
      <w:r w:rsidR="00807107" w:rsidRPr="00CC3680">
        <w:rPr>
          <w:rFonts w:eastAsiaTheme="minorEastAsia"/>
          <w:lang w:eastAsia="zh-CN"/>
        </w:rPr>
        <w:t xml:space="preserve"> for MUSIM purpose, the UE may switch the released RF resources to the </w:t>
      </w:r>
      <w:r w:rsidR="009C18B8">
        <w:rPr>
          <w:rFonts w:eastAsiaTheme="minorEastAsia"/>
          <w:lang w:eastAsia="zh-CN"/>
        </w:rPr>
        <w:t>NETWORK B</w:t>
      </w:r>
      <w:r w:rsidR="00807107" w:rsidRPr="00CC3680">
        <w:rPr>
          <w:rFonts w:eastAsiaTheme="minorEastAsia"/>
          <w:lang w:eastAsia="zh-CN"/>
        </w:rPr>
        <w:t xml:space="preserve">. </w:t>
      </w:r>
      <w:r w:rsidR="00BE718B" w:rsidRPr="00CC3680">
        <w:rPr>
          <w:rFonts w:eastAsiaTheme="minorEastAsia"/>
          <w:lang w:eastAsia="zh-CN"/>
        </w:rPr>
        <w:t>Previously</w:t>
      </w:r>
      <w:r w:rsidR="001877B0" w:rsidRPr="00CC3680">
        <w:rPr>
          <w:rFonts w:eastAsiaTheme="minorEastAsia"/>
          <w:lang w:eastAsia="zh-CN"/>
        </w:rPr>
        <w:t>, the</w:t>
      </w:r>
      <w:r w:rsidR="00811AA4">
        <w:rPr>
          <w:rFonts w:eastAsiaTheme="minorEastAsia"/>
          <w:lang w:eastAsia="zh-CN"/>
        </w:rPr>
        <w:t>se</w:t>
      </w:r>
      <w:r w:rsidR="001877B0" w:rsidRPr="00CC3680">
        <w:rPr>
          <w:rFonts w:eastAsiaTheme="minorEastAsia"/>
          <w:lang w:eastAsia="zh-CN"/>
        </w:rPr>
        <w:t xml:space="preserve"> RF resources </w:t>
      </w:r>
      <w:r w:rsidR="00442855">
        <w:rPr>
          <w:rFonts w:eastAsiaTheme="minorEastAsia"/>
          <w:lang w:eastAsia="zh-CN"/>
        </w:rPr>
        <w:t>are</w:t>
      </w:r>
      <w:r w:rsidR="001877B0" w:rsidRPr="00CC3680">
        <w:rPr>
          <w:rFonts w:eastAsiaTheme="minorEastAsia"/>
          <w:lang w:eastAsia="zh-CN"/>
        </w:rPr>
        <w:t xml:space="preserve"> used </w:t>
      </w:r>
      <w:r w:rsidR="000F2D5E" w:rsidRPr="00CC3680">
        <w:rPr>
          <w:rFonts w:eastAsiaTheme="minorEastAsia"/>
          <w:lang w:eastAsia="zh-CN"/>
        </w:rPr>
        <w:t xml:space="preserve">to perform </w:t>
      </w:r>
      <w:proofErr w:type="spellStart"/>
      <w:r w:rsidR="000F2D5E" w:rsidRPr="00CC3680">
        <w:rPr>
          <w:rFonts w:eastAsiaTheme="minorEastAsia"/>
          <w:lang w:eastAsia="zh-CN"/>
        </w:rPr>
        <w:t>SCell</w:t>
      </w:r>
      <w:proofErr w:type="spellEnd"/>
      <w:r w:rsidR="000F2D5E" w:rsidRPr="00CC3680">
        <w:rPr>
          <w:rFonts w:eastAsiaTheme="minorEastAsia"/>
          <w:lang w:eastAsia="zh-CN"/>
        </w:rPr>
        <w:t>/SCG RRM measurement</w:t>
      </w:r>
      <w:r w:rsidR="00DD0AA9">
        <w:rPr>
          <w:rFonts w:eastAsiaTheme="minorEastAsia"/>
          <w:lang w:eastAsia="zh-CN"/>
        </w:rPr>
        <w:t xml:space="preserve"> regardless of </w:t>
      </w:r>
      <w:proofErr w:type="spellStart"/>
      <w:r w:rsidR="00DD0AA9">
        <w:rPr>
          <w:rFonts w:eastAsiaTheme="minorEastAsia"/>
          <w:lang w:eastAsia="zh-CN"/>
        </w:rPr>
        <w:t>SCell</w:t>
      </w:r>
      <w:proofErr w:type="spellEnd"/>
      <w:r w:rsidR="00DD0AA9">
        <w:rPr>
          <w:rFonts w:eastAsiaTheme="minorEastAsia"/>
          <w:lang w:eastAsia="zh-CN"/>
        </w:rPr>
        <w:t>/SCG state</w:t>
      </w:r>
      <w:r w:rsidR="000F2D5E" w:rsidRPr="00CC3680">
        <w:rPr>
          <w:rFonts w:eastAsiaTheme="minorEastAsia"/>
          <w:lang w:eastAsia="zh-CN"/>
        </w:rPr>
        <w:t xml:space="preserve">, but now </w:t>
      </w:r>
      <w:r w:rsidR="00611132">
        <w:rPr>
          <w:rFonts w:eastAsiaTheme="minorEastAsia"/>
          <w:lang w:eastAsia="zh-CN"/>
        </w:rPr>
        <w:t>are</w:t>
      </w:r>
      <w:r w:rsidR="00FB6169">
        <w:rPr>
          <w:rFonts w:eastAsiaTheme="minorEastAsia"/>
          <w:lang w:eastAsia="zh-CN"/>
        </w:rPr>
        <w:t xml:space="preserve"> being used </w:t>
      </w:r>
      <w:r w:rsidR="00376316">
        <w:rPr>
          <w:rFonts w:eastAsiaTheme="minorEastAsia"/>
          <w:lang w:eastAsia="zh-CN"/>
        </w:rPr>
        <w:t>in NETWORK B.</w:t>
      </w:r>
      <w:r w:rsidR="003F4158">
        <w:rPr>
          <w:rFonts w:eastAsiaTheme="minorEastAsia"/>
          <w:lang w:eastAsia="zh-CN"/>
        </w:rPr>
        <w:t xml:space="preserve"> So, the </w:t>
      </w:r>
      <w:r w:rsidR="000F2D5E" w:rsidRPr="00CC3680">
        <w:rPr>
          <w:rFonts w:eastAsiaTheme="minorEastAsia"/>
          <w:lang w:eastAsia="zh-CN"/>
        </w:rPr>
        <w:t>UE may need to use gap</w:t>
      </w:r>
      <w:r w:rsidR="005D79AD">
        <w:rPr>
          <w:rFonts w:eastAsiaTheme="minorEastAsia"/>
          <w:lang w:eastAsia="zh-CN"/>
        </w:rPr>
        <w:t>(s)</w:t>
      </w:r>
      <w:r w:rsidR="000F2D5E" w:rsidRPr="00CC3680">
        <w:rPr>
          <w:rFonts w:eastAsiaTheme="minorEastAsia"/>
          <w:lang w:eastAsia="zh-CN"/>
        </w:rPr>
        <w:t xml:space="preserve"> in </w:t>
      </w:r>
      <w:r w:rsidR="009C18B8">
        <w:rPr>
          <w:rFonts w:eastAsiaTheme="minorEastAsia"/>
          <w:lang w:eastAsia="zh-CN"/>
        </w:rPr>
        <w:t>NETWORK A</w:t>
      </w:r>
      <w:r w:rsidR="000F2D5E" w:rsidRPr="00CC3680">
        <w:rPr>
          <w:rFonts w:eastAsiaTheme="minorEastAsia"/>
          <w:lang w:eastAsia="zh-CN"/>
        </w:rPr>
        <w:t xml:space="preserve"> to perform </w:t>
      </w:r>
      <w:proofErr w:type="spellStart"/>
      <w:r w:rsidR="000F2D5E" w:rsidRPr="00CC3680">
        <w:rPr>
          <w:rFonts w:eastAsiaTheme="minorEastAsia"/>
          <w:lang w:eastAsia="zh-CN"/>
        </w:rPr>
        <w:t>SCell</w:t>
      </w:r>
      <w:proofErr w:type="spellEnd"/>
      <w:r w:rsidR="000F2D5E" w:rsidRPr="00CC3680">
        <w:rPr>
          <w:rFonts w:eastAsiaTheme="minorEastAsia"/>
          <w:lang w:eastAsia="zh-CN"/>
        </w:rPr>
        <w:t>/SCG RRM</w:t>
      </w:r>
      <w:r w:rsidR="00DB5FD0">
        <w:rPr>
          <w:rFonts w:eastAsiaTheme="minorEastAsia"/>
          <w:lang w:eastAsia="zh-CN"/>
        </w:rPr>
        <w:t>.</w:t>
      </w:r>
      <w:r w:rsidR="000F2D5E" w:rsidRPr="00CC3680">
        <w:rPr>
          <w:rFonts w:eastAsiaTheme="minorEastAsia"/>
          <w:lang w:eastAsia="zh-CN"/>
        </w:rPr>
        <w:t xml:space="preserve"> </w:t>
      </w:r>
      <w:r w:rsidR="00285328">
        <w:rPr>
          <w:rFonts w:eastAsiaTheme="minorEastAsia"/>
          <w:lang w:eastAsia="zh-CN"/>
        </w:rPr>
        <w:t>The</w:t>
      </w:r>
      <w:r w:rsidR="000F2D5E" w:rsidRPr="00CC3680">
        <w:rPr>
          <w:rFonts w:eastAsiaTheme="minorEastAsia"/>
          <w:lang w:eastAsia="zh-CN"/>
        </w:rPr>
        <w:t xml:space="preserve"> UE needs to report</w:t>
      </w:r>
      <w:r w:rsidR="00D26ACC" w:rsidRPr="00CC3680">
        <w:rPr>
          <w:rFonts w:eastAsiaTheme="minorEastAsia"/>
          <w:lang w:eastAsia="zh-CN"/>
        </w:rPr>
        <w:t xml:space="preserve"> whether it needs gap to perform </w:t>
      </w:r>
      <w:proofErr w:type="spellStart"/>
      <w:r w:rsidR="00726FFB" w:rsidRPr="00CC3680">
        <w:rPr>
          <w:rFonts w:eastAsiaTheme="minorEastAsia"/>
          <w:lang w:eastAsia="zh-CN"/>
        </w:rPr>
        <w:t>SCell</w:t>
      </w:r>
      <w:proofErr w:type="spellEnd"/>
      <w:r w:rsidR="00726FFB" w:rsidRPr="00CC3680">
        <w:rPr>
          <w:rFonts w:eastAsiaTheme="minorEastAsia"/>
          <w:lang w:eastAsia="zh-CN"/>
        </w:rPr>
        <w:t xml:space="preserve">/SCG RRM measurement during deactivation state. </w:t>
      </w:r>
      <w:r w:rsidR="00FD1986" w:rsidRPr="00CC3680">
        <w:rPr>
          <w:rFonts w:eastAsiaTheme="minorEastAsia"/>
          <w:lang w:eastAsia="zh-CN"/>
        </w:rPr>
        <w:t xml:space="preserve">Besides, </w:t>
      </w:r>
      <w:r w:rsidR="00260A76" w:rsidRPr="00CC3680">
        <w:rPr>
          <w:rFonts w:eastAsiaTheme="minorEastAsia"/>
          <w:lang w:eastAsia="zh-CN"/>
        </w:rPr>
        <w:t>the UE may also need</w:t>
      </w:r>
      <w:r w:rsidR="008F7AD2" w:rsidRPr="008F7AD2">
        <w:rPr>
          <w:rFonts w:eastAsiaTheme="minorEastAsia"/>
          <w:lang w:eastAsia="zh-CN"/>
        </w:rPr>
        <w:t xml:space="preserve"> </w:t>
      </w:r>
      <w:r w:rsidR="008F7AD2" w:rsidRPr="00CC3680">
        <w:rPr>
          <w:rFonts w:eastAsiaTheme="minorEastAsia"/>
          <w:lang w:eastAsia="zh-CN"/>
        </w:rPr>
        <w:t>gap</w:t>
      </w:r>
      <w:r w:rsidR="008F7AD2">
        <w:rPr>
          <w:rFonts w:eastAsiaTheme="minorEastAsia"/>
          <w:lang w:eastAsia="zh-CN"/>
        </w:rPr>
        <w:t>(s)</w:t>
      </w:r>
      <w:r w:rsidR="00260A76" w:rsidRPr="00CC3680">
        <w:rPr>
          <w:rFonts w:eastAsiaTheme="minorEastAsia"/>
          <w:lang w:eastAsia="zh-CN"/>
        </w:rPr>
        <w:t xml:space="preserve"> for </w:t>
      </w:r>
      <w:r w:rsidR="00B31D9C">
        <w:rPr>
          <w:rFonts w:eastAsiaTheme="minorEastAsia"/>
          <w:lang w:eastAsia="zh-CN"/>
        </w:rPr>
        <w:t>the non-serving</w:t>
      </w:r>
      <w:r w:rsidR="00260A76" w:rsidRPr="00CC3680">
        <w:rPr>
          <w:rFonts w:eastAsiaTheme="minorEastAsia"/>
          <w:lang w:eastAsia="zh-CN"/>
        </w:rPr>
        <w:t xml:space="preserve"> cell</w:t>
      </w:r>
      <w:r w:rsidR="00D92418" w:rsidRPr="00CC3680">
        <w:rPr>
          <w:rFonts w:eastAsiaTheme="minorEastAsia"/>
          <w:lang w:eastAsia="zh-CN"/>
        </w:rPr>
        <w:t xml:space="preserve"> measurement</w:t>
      </w:r>
      <w:r w:rsidR="009063D2" w:rsidRPr="00CC3680">
        <w:rPr>
          <w:rFonts w:eastAsiaTheme="minorEastAsia"/>
          <w:lang w:eastAsia="zh-CN"/>
        </w:rPr>
        <w:t>. S</w:t>
      </w:r>
      <w:r w:rsidR="0099604B" w:rsidRPr="00CC3680">
        <w:rPr>
          <w:rFonts w:eastAsiaTheme="minorEastAsia"/>
          <w:lang w:eastAsia="zh-CN"/>
        </w:rPr>
        <w:t xml:space="preserve">o, </w:t>
      </w:r>
      <w:r w:rsidR="0012711B" w:rsidRPr="00CC3680">
        <w:rPr>
          <w:rFonts w:eastAsiaTheme="minorEastAsia"/>
          <w:lang w:eastAsia="zh-CN"/>
        </w:rPr>
        <w:t xml:space="preserve">the UE needs to report the measurement capabilities to the </w:t>
      </w:r>
      <w:r w:rsidR="009C18B8">
        <w:rPr>
          <w:rFonts w:eastAsiaTheme="minorEastAsia"/>
          <w:lang w:eastAsia="zh-CN"/>
        </w:rPr>
        <w:t>NETWORK A</w:t>
      </w:r>
      <w:r w:rsidR="0012711B" w:rsidRPr="00CC3680">
        <w:rPr>
          <w:rFonts w:eastAsiaTheme="minorEastAsia"/>
          <w:lang w:eastAsia="zh-CN"/>
        </w:rPr>
        <w:t xml:space="preserve">, and this report </w:t>
      </w:r>
      <w:r w:rsidR="005F564A">
        <w:rPr>
          <w:rFonts w:eastAsiaTheme="minorEastAsia"/>
          <w:lang w:eastAsia="zh-CN"/>
        </w:rPr>
        <w:t>can</w:t>
      </w:r>
      <w:r w:rsidR="005F564A" w:rsidRPr="00CC3680">
        <w:rPr>
          <w:rFonts w:eastAsiaTheme="minorEastAsia"/>
          <w:lang w:eastAsia="zh-CN"/>
        </w:rPr>
        <w:t xml:space="preserve"> </w:t>
      </w:r>
      <w:r w:rsidR="0012711B" w:rsidRPr="00CC3680">
        <w:rPr>
          <w:rFonts w:eastAsiaTheme="minorEastAsia"/>
          <w:lang w:eastAsia="zh-CN"/>
        </w:rPr>
        <w:t>be configured by the network</w:t>
      </w:r>
      <w:r w:rsidR="00F56FC6">
        <w:rPr>
          <w:rFonts w:eastAsiaTheme="minorEastAsia"/>
          <w:lang w:eastAsia="zh-CN"/>
        </w:rPr>
        <w:t xml:space="preserve"> via RRC reconfiguration message</w:t>
      </w:r>
      <w:r w:rsidR="0012711B" w:rsidRPr="00CC3680">
        <w:rPr>
          <w:rFonts w:eastAsiaTheme="minorEastAsia"/>
          <w:lang w:eastAsia="zh-CN"/>
        </w:rPr>
        <w:t xml:space="preserve">. </w:t>
      </w:r>
    </w:p>
    <w:p w14:paraId="033C89D6" w14:textId="3AF4E3D7" w:rsidR="007D6030" w:rsidRPr="00AB0CA7" w:rsidRDefault="00C73714">
      <w:pPr>
        <w:pStyle w:val="Proposal"/>
        <w:numPr>
          <w:ilvl w:val="0"/>
          <w:numId w:val="39"/>
        </w:numPr>
        <w:ind w:left="1701" w:hanging="1701"/>
        <w:rPr>
          <w:rFonts w:eastAsia="宋体"/>
          <w:b w:val="0"/>
        </w:rPr>
      </w:pPr>
      <w:r w:rsidRPr="00AB0CA7">
        <w:rPr>
          <w:rFonts w:ascii="Times New Roman" w:eastAsia="宋体" w:hAnsi="Times New Roman"/>
        </w:rPr>
        <w:t>W</w:t>
      </w:r>
      <w:r w:rsidR="00E121F8" w:rsidRPr="00AB0CA7">
        <w:rPr>
          <w:rFonts w:ascii="Times New Roman" w:eastAsia="宋体" w:hAnsi="Times New Roman"/>
        </w:rPr>
        <w:t xml:space="preserve">hen </w:t>
      </w:r>
      <w:proofErr w:type="spellStart"/>
      <w:r w:rsidR="00E121F8" w:rsidRPr="00AB0CA7">
        <w:rPr>
          <w:rFonts w:ascii="Times New Roman" w:eastAsia="宋体" w:hAnsi="Times New Roman"/>
        </w:rPr>
        <w:t>SCell</w:t>
      </w:r>
      <w:proofErr w:type="spellEnd"/>
      <w:r w:rsidR="00E121F8" w:rsidRPr="00AB0CA7">
        <w:rPr>
          <w:rFonts w:ascii="Times New Roman" w:eastAsia="宋体" w:hAnsi="Times New Roman"/>
        </w:rPr>
        <w:t>/SCG deactivation command is received as a response of UE’s capability change request</w:t>
      </w:r>
      <w:r w:rsidR="003D67F5" w:rsidRPr="00AB0CA7">
        <w:rPr>
          <w:rFonts w:ascii="Times New Roman" w:eastAsia="宋体" w:hAnsi="Times New Roman"/>
        </w:rPr>
        <w:t xml:space="preserve"> for MUSIM purpose</w:t>
      </w:r>
      <w:r w:rsidR="00E121F8" w:rsidRPr="00AB0CA7">
        <w:rPr>
          <w:rFonts w:ascii="Times New Roman" w:eastAsia="宋体" w:hAnsi="Times New Roman"/>
        </w:rPr>
        <w:t xml:space="preserve">, the UE can be configured to </w:t>
      </w:r>
      <w:r w:rsidR="00CE42C3">
        <w:rPr>
          <w:rFonts w:ascii="Times New Roman" w:eastAsia="宋体" w:hAnsi="Times New Roman"/>
        </w:rPr>
        <w:t>report</w:t>
      </w:r>
      <w:r w:rsidR="00CE42C3" w:rsidRPr="00AB0CA7">
        <w:rPr>
          <w:rFonts w:ascii="Times New Roman" w:eastAsia="宋体" w:hAnsi="Times New Roman"/>
        </w:rPr>
        <w:t xml:space="preserve"> </w:t>
      </w:r>
      <w:r w:rsidR="00E121F8" w:rsidRPr="00AB0CA7">
        <w:rPr>
          <w:rFonts w:ascii="Times New Roman" w:eastAsia="宋体" w:hAnsi="Times New Roman"/>
        </w:rPr>
        <w:t>its current measurement capabilities</w:t>
      </w:r>
      <w:r w:rsidR="00CE42C3">
        <w:rPr>
          <w:rFonts w:ascii="Times New Roman" w:eastAsia="宋体" w:hAnsi="Times New Roman"/>
        </w:rPr>
        <w:t xml:space="preserve"> for non-serving cells and/or </w:t>
      </w:r>
      <w:r w:rsidR="00863677" w:rsidRPr="00AB0CA7">
        <w:rPr>
          <w:rFonts w:ascii="Times New Roman" w:eastAsia="宋体" w:hAnsi="Times New Roman"/>
        </w:rPr>
        <w:t>the</w:t>
      </w:r>
      <w:r w:rsidR="00712C5C" w:rsidRPr="00AB0CA7">
        <w:rPr>
          <w:rFonts w:ascii="Times New Roman" w:eastAsia="宋体" w:hAnsi="Times New Roman"/>
        </w:rPr>
        <w:t xml:space="preserve"> deactivated serving cell</w:t>
      </w:r>
      <w:r w:rsidR="00CE42C3">
        <w:rPr>
          <w:rFonts w:ascii="Times New Roman" w:eastAsia="宋体" w:hAnsi="Times New Roman"/>
        </w:rPr>
        <w:t>s</w:t>
      </w:r>
      <w:r w:rsidR="00712C5C" w:rsidRPr="00AB0CA7">
        <w:rPr>
          <w:rFonts w:ascii="Times New Roman" w:eastAsia="宋体" w:hAnsi="Times New Roman"/>
        </w:rPr>
        <w:t>.</w:t>
      </w:r>
      <w:r w:rsidR="007D6030" w:rsidRPr="00AB0CA7">
        <w:rPr>
          <w:rFonts w:ascii="Times New Roman" w:eastAsia="宋体" w:hAnsi="Times New Roman"/>
        </w:rPr>
        <w:t xml:space="preserve"> </w:t>
      </w:r>
    </w:p>
    <w:p w14:paraId="2576DA48" w14:textId="3DA3C206" w:rsidR="00B108F8" w:rsidRDefault="002F3B72" w:rsidP="002F3B72">
      <w:pPr>
        <w:overflowPunct w:val="0"/>
        <w:autoSpaceDE w:val="0"/>
        <w:autoSpaceDN w:val="0"/>
        <w:adjustRightInd w:val="0"/>
        <w:textAlignment w:val="baseline"/>
        <w:rPr>
          <w:rFonts w:eastAsiaTheme="minorEastAsia"/>
          <w:lang w:eastAsia="zh-CN"/>
        </w:rPr>
      </w:pPr>
      <w:r>
        <w:rPr>
          <w:rFonts w:eastAsiaTheme="minorEastAsia"/>
          <w:lang w:eastAsia="zh-CN"/>
        </w:rPr>
        <w:t>For Cat 3</w:t>
      </w:r>
      <w:r w:rsidR="00531B77" w:rsidRPr="00531B77">
        <w:rPr>
          <w:rFonts w:eastAsiaTheme="minorEastAsia"/>
          <w:lang w:eastAsia="zh-CN"/>
        </w:rPr>
        <w:t xml:space="preserve"> </w:t>
      </w:r>
      <w:r w:rsidR="00531B77" w:rsidRPr="00CC3680">
        <w:rPr>
          <w:rFonts w:eastAsiaTheme="minorEastAsia"/>
          <w:lang w:eastAsia="zh-CN"/>
        </w:rPr>
        <w:t>capability</w:t>
      </w:r>
      <w:r>
        <w:rPr>
          <w:rFonts w:eastAsiaTheme="minorEastAsia"/>
          <w:lang w:eastAsia="zh-CN"/>
        </w:rPr>
        <w:t xml:space="preserve">, this capability change is mainly used to solve band conflict between MUSIM links, so this can be discussed separately. </w:t>
      </w:r>
    </w:p>
    <w:p w14:paraId="0927D77D" w14:textId="529BB438" w:rsidR="00067399" w:rsidRDefault="00622CF2" w:rsidP="0092147C">
      <w:pPr>
        <w:overflowPunct w:val="0"/>
        <w:autoSpaceDE w:val="0"/>
        <w:autoSpaceDN w:val="0"/>
        <w:adjustRightInd w:val="0"/>
        <w:textAlignment w:val="baseline"/>
        <w:rPr>
          <w:rFonts w:eastAsiaTheme="minorEastAsia"/>
          <w:lang w:eastAsia="zh-CN"/>
        </w:rPr>
      </w:pPr>
      <w:r w:rsidRPr="00CC3680">
        <w:rPr>
          <w:rFonts w:eastAsiaTheme="minorEastAsia"/>
          <w:lang w:eastAsia="zh-CN"/>
        </w:rPr>
        <w:t>For</w:t>
      </w:r>
      <w:r w:rsidR="005935BC" w:rsidRPr="00CC3680">
        <w:rPr>
          <w:rFonts w:eastAsiaTheme="minorEastAsia"/>
          <w:lang w:eastAsia="zh-CN"/>
        </w:rPr>
        <w:t xml:space="preserve"> </w:t>
      </w:r>
      <w:r w:rsidR="00BC451F" w:rsidRPr="00CC3680">
        <w:rPr>
          <w:rFonts w:eastAsiaTheme="minorEastAsia"/>
          <w:lang w:eastAsia="zh-CN"/>
        </w:rPr>
        <w:t>Cat</w:t>
      </w:r>
      <w:r w:rsidR="00487C40">
        <w:rPr>
          <w:rFonts w:eastAsiaTheme="minorEastAsia"/>
          <w:lang w:eastAsia="zh-CN"/>
        </w:rPr>
        <w:t xml:space="preserve"> </w:t>
      </w:r>
      <w:r w:rsidR="00BC451F" w:rsidRPr="00CC3680">
        <w:rPr>
          <w:rFonts w:eastAsiaTheme="minorEastAsia"/>
          <w:lang w:eastAsia="zh-CN"/>
        </w:rPr>
        <w:t>4</w:t>
      </w:r>
      <w:r w:rsidR="00487C40" w:rsidRPr="00487C40">
        <w:rPr>
          <w:rFonts w:eastAsiaTheme="minorEastAsia"/>
          <w:lang w:eastAsia="zh-CN"/>
        </w:rPr>
        <w:t xml:space="preserve"> </w:t>
      </w:r>
      <w:r w:rsidR="00487C40" w:rsidRPr="00CC3680">
        <w:rPr>
          <w:rFonts w:eastAsiaTheme="minorEastAsia"/>
          <w:lang w:eastAsia="zh-CN"/>
        </w:rPr>
        <w:t>capability</w:t>
      </w:r>
      <w:r w:rsidR="0092147C" w:rsidRPr="00CC3680">
        <w:rPr>
          <w:rFonts w:eastAsiaTheme="minorEastAsia"/>
          <w:lang w:eastAsia="zh-CN"/>
        </w:rPr>
        <w:t xml:space="preserve">, </w:t>
      </w:r>
      <w:r w:rsidR="00096FD6">
        <w:rPr>
          <w:rFonts w:eastAsiaTheme="minorEastAsia"/>
          <w:lang w:eastAsia="zh-CN"/>
        </w:rPr>
        <w:t xml:space="preserve">this is used to </w:t>
      </w:r>
      <w:r w:rsidR="00FB01FB">
        <w:rPr>
          <w:rFonts w:eastAsiaTheme="minorEastAsia"/>
          <w:lang w:eastAsia="zh-CN"/>
        </w:rPr>
        <w:t xml:space="preserve">change </w:t>
      </w:r>
      <w:r w:rsidR="00043721" w:rsidRPr="00CC3680">
        <w:rPr>
          <w:rFonts w:eastAsiaTheme="minorEastAsia"/>
          <w:lang w:eastAsia="zh-CN"/>
        </w:rPr>
        <w:t xml:space="preserve">DC/CA </w:t>
      </w:r>
      <w:r w:rsidR="00096FD6">
        <w:rPr>
          <w:rFonts w:eastAsiaTheme="minorEastAsia"/>
          <w:lang w:eastAsia="zh-CN"/>
        </w:rPr>
        <w:t>capabilities.</w:t>
      </w:r>
      <w:r w:rsidR="002E5E77">
        <w:rPr>
          <w:rFonts w:eastAsiaTheme="minorEastAsia"/>
          <w:lang w:eastAsia="zh-CN"/>
        </w:rPr>
        <w:t xml:space="preserve"> </w:t>
      </w:r>
      <w:r w:rsidR="009D14AA">
        <w:rPr>
          <w:rFonts w:eastAsiaTheme="minorEastAsia"/>
          <w:lang w:eastAsia="zh-CN"/>
        </w:rPr>
        <w:t>It</w:t>
      </w:r>
      <w:r w:rsidR="009D14AA" w:rsidRPr="00CC3680">
        <w:rPr>
          <w:rFonts w:eastAsiaTheme="minorEastAsia"/>
          <w:lang w:eastAsia="zh-CN"/>
        </w:rPr>
        <w:t xml:space="preserve"> </w:t>
      </w:r>
      <w:r w:rsidR="0092147C" w:rsidRPr="00CC3680">
        <w:rPr>
          <w:rFonts w:eastAsiaTheme="minorEastAsia"/>
          <w:lang w:eastAsia="zh-CN"/>
        </w:rPr>
        <w:t xml:space="preserve">can avoid the </w:t>
      </w:r>
      <w:r w:rsidR="002B2E01">
        <w:rPr>
          <w:rFonts w:eastAsiaTheme="minorEastAsia"/>
          <w:szCs w:val="18"/>
          <w:lang w:eastAsia="zh-CN"/>
        </w:rPr>
        <w:t xml:space="preserve">NETWORK </w:t>
      </w:r>
      <w:r w:rsidR="00F03528">
        <w:rPr>
          <w:rFonts w:eastAsiaTheme="minorEastAsia"/>
          <w:lang w:eastAsia="zh-CN"/>
        </w:rPr>
        <w:t>A</w:t>
      </w:r>
      <w:r w:rsidR="0092147C" w:rsidRPr="00CC3680">
        <w:rPr>
          <w:rFonts w:eastAsiaTheme="minorEastAsia"/>
          <w:lang w:eastAsia="zh-CN"/>
        </w:rPr>
        <w:t xml:space="preserve"> to configure the DC/CA </w:t>
      </w:r>
      <w:r w:rsidR="00611C4A">
        <w:rPr>
          <w:rFonts w:eastAsiaTheme="minorEastAsia"/>
          <w:lang w:eastAsia="zh-CN"/>
        </w:rPr>
        <w:t xml:space="preserve">configuration </w:t>
      </w:r>
      <w:r w:rsidR="0092147C" w:rsidRPr="00CC3680">
        <w:rPr>
          <w:rFonts w:eastAsiaTheme="minorEastAsia"/>
          <w:lang w:eastAsia="zh-CN"/>
        </w:rPr>
        <w:t>which exceed</w:t>
      </w:r>
      <w:r w:rsidR="0089052C">
        <w:rPr>
          <w:rFonts w:eastAsiaTheme="minorEastAsia"/>
          <w:lang w:eastAsia="zh-CN"/>
        </w:rPr>
        <w:t>s</w:t>
      </w:r>
      <w:r w:rsidR="0092147C" w:rsidRPr="00CC3680">
        <w:rPr>
          <w:rFonts w:eastAsiaTheme="minorEastAsia"/>
          <w:lang w:eastAsia="zh-CN"/>
        </w:rPr>
        <w:t xml:space="preserve"> the current UE capability. </w:t>
      </w:r>
      <w:r w:rsidR="000E534E">
        <w:rPr>
          <w:rFonts w:eastAsiaTheme="minorEastAsia"/>
          <w:lang w:eastAsia="zh-CN"/>
        </w:rPr>
        <w:t xml:space="preserve">However, </w:t>
      </w:r>
      <w:r w:rsidR="00910C3B">
        <w:rPr>
          <w:rFonts w:eastAsiaTheme="minorEastAsia"/>
          <w:lang w:eastAsia="zh-CN"/>
        </w:rPr>
        <w:t>if</w:t>
      </w:r>
      <w:r w:rsidR="00BB6611">
        <w:rPr>
          <w:rFonts w:eastAsiaTheme="minorEastAsia"/>
          <w:lang w:eastAsia="zh-CN"/>
        </w:rPr>
        <w:t xml:space="preserve"> the serving band changed in </w:t>
      </w:r>
      <w:r w:rsidR="002B2E01">
        <w:rPr>
          <w:rFonts w:eastAsiaTheme="minorEastAsia"/>
          <w:szCs w:val="18"/>
          <w:lang w:eastAsia="zh-CN"/>
        </w:rPr>
        <w:t xml:space="preserve">NETWORK </w:t>
      </w:r>
      <w:r w:rsidR="00BB6611">
        <w:rPr>
          <w:rFonts w:eastAsiaTheme="minorEastAsia"/>
          <w:lang w:eastAsia="zh-CN"/>
        </w:rPr>
        <w:t xml:space="preserve">B, the UE may need to report </w:t>
      </w:r>
      <w:r w:rsidR="001C569D">
        <w:rPr>
          <w:rFonts w:eastAsiaTheme="minorEastAsia"/>
          <w:lang w:eastAsia="zh-CN"/>
        </w:rPr>
        <w:t>its current</w:t>
      </w:r>
      <w:r w:rsidR="00BB6611">
        <w:rPr>
          <w:rFonts w:eastAsiaTheme="minorEastAsia"/>
          <w:lang w:eastAsia="zh-CN"/>
        </w:rPr>
        <w:t xml:space="preserve"> supported BC</w:t>
      </w:r>
      <w:r w:rsidR="001C569D">
        <w:rPr>
          <w:rFonts w:eastAsiaTheme="minorEastAsia"/>
          <w:lang w:eastAsia="zh-CN"/>
        </w:rPr>
        <w:t xml:space="preserve"> in </w:t>
      </w:r>
      <w:r w:rsidR="002B2E01">
        <w:rPr>
          <w:rFonts w:eastAsiaTheme="minorEastAsia"/>
          <w:szCs w:val="18"/>
          <w:lang w:eastAsia="zh-CN"/>
        </w:rPr>
        <w:t xml:space="preserve">NETWORK </w:t>
      </w:r>
      <w:r w:rsidR="001C569D">
        <w:rPr>
          <w:rFonts w:eastAsiaTheme="minorEastAsia"/>
          <w:lang w:eastAsia="zh-CN"/>
        </w:rPr>
        <w:t>A</w:t>
      </w:r>
      <w:r w:rsidR="00BB6611">
        <w:rPr>
          <w:rFonts w:eastAsiaTheme="minorEastAsia"/>
          <w:lang w:eastAsia="zh-CN"/>
        </w:rPr>
        <w:t xml:space="preserve">. </w:t>
      </w:r>
      <w:r w:rsidR="001F339B">
        <w:rPr>
          <w:rFonts w:eastAsiaTheme="minorEastAsia"/>
          <w:lang w:eastAsia="zh-CN"/>
        </w:rPr>
        <w:t>The</w:t>
      </w:r>
      <w:r w:rsidR="00910C3B" w:rsidRPr="00CC3680">
        <w:rPr>
          <w:rFonts w:eastAsiaTheme="minorEastAsia"/>
          <w:lang w:eastAsia="zh-CN"/>
        </w:rPr>
        <w:t xml:space="preserve"> </w:t>
      </w:r>
      <w:r w:rsidR="00910C3B">
        <w:rPr>
          <w:rFonts w:eastAsiaTheme="minorEastAsia"/>
          <w:lang w:eastAsia="zh-CN"/>
        </w:rPr>
        <w:t xml:space="preserve">involved </w:t>
      </w:r>
      <w:r w:rsidR="00910C3B" w:rsidRPr="00CC3680">
        <w:rPr>
          <w:rFonts w:eastAsiaTheme="minorEastAsia"/>
          <w:lang w:eastAsia="zh-CN"/>
        </w:rPr>
        <w:t xml:space="preserve">signaling overhead </w:t>
      </w:r>
      <w:r w:rsidR="00910C3B">
        <w:rPr>
          <w:rFonts w:eastAsiaTheme="minorEastAsia"/>
          <w:lang w:eastAsia="zh-CN"/>
        </w:rPr>
        <w:t>needs to be considered.</w:t>
      </w:r>
      <w:r w:rsidR="00E00AA3">
        <w:rPr>
          <w:rFonts w:eastAsiaTheme="minorEastAsia"/>
          <w:lang w:eastAsia="zh-CN"/>
        </w:rPr>
        <w:t xml:space="preserve"> </w:t>
      </w:r>
      <w:r w:rsidR="00FF4CD7">
        <w:rPr>
          <w:rFonts w:eastAsiaTheme="minorEastAsia"/>
          <w:lang w:eastAsia="zh-CN"/>
        </w:rPr>
        <w:t>W</w:t>
      </w:r>
      <w:r w:rsidR="00FF4CD7">
        <w:rPr>
          <w:rFonts w:eastAsiaTheme="minorEastAsia" w:hint="eastAsia"/>
          <w:lang w:eastAsia="zh-CN"/>
        </w:rPr>
        <w:t>e</w:t>
      </w:r>
      <w:r w:rsidR="00FF4CD7">
        <w:rPr>
          <w:rFonts w:eastAsiaTheme="minorEastAsia"/>
          <w:lang w:eastAsia="zh-CN"/>
        </w:rPr>
        <w:t xml:space="preserve"> </w:t>
      </w:r>
      <w:r w:rsidR="00FF4CD7">
        <w:rPr>
          <w:rFonts w:eastAsiaTheme="minorEastAsia" w:hint="eastAsia"/>
          <w:lang w:eastAsia="zh-CN"/>
        </w:rPr>
        <w:t>think</w:t>
      </w:r>
      <w:r w:rsidR="00FF4CD7">
        <w:rPr>
          <w:rFonts w:eastAsiaTheme="minorEastAsia"/>
          <w:lang w:eastAsia="zh-CN"/>
        </w:rPr>
        <w:t xml:space="preserve"> the network filtering can be used to restrict the </w:t>
      </w:r>
      <w:proofErr w:type="gramStart"/>
      <w:r w:rsidR="00FF4CD7">
        <w:rPr>
          <w:rFonts w:eastAsiaTheme="minorEastAsia" w:hint="eastAsia"/>
          <w:lang w:eastAsia="zh-CN"/>
        </w:rPr>
        <w:t>amount</w:t>
      </w:r>
      <w:proofErr w:type="gramEnd"/>
      <w:r w:rsidR="00FF4CD7">
        <w:rPr>
          <w:rFonts w:eastAsiaTheme="minorEastAsia"/>
          <w:lang w:eastAsia="zh-CN"/>
        </w:rPr>
        <w:t xml:space="preserve"> </w:t>
      </w:r>
      <w:r w:rsidR="00FF4CD7">
        <w:rPr>
          <w:rFonts w:eastAsiaTheme="minorEastAsia" w:hint="eastAsia"/>
          <w:lang w:eastAsia="zh-CN"/>
        </w:rPr>
        <w:t>of</w:t>
      </w:r>
      <w:r w:rsidR="00FF4CD7">
        <w:rPr>
          <w:rFonts w:eastAsiaTheme="minorEastAsia"/>
          <w:lang w:eastAsia="zh-CN"/>
        </w:rPr>
        <w:t xml:space="preserve"> </w:t>
      </w:r>
      <w:r w:rsidR="00FF4CD7">
        <w:rPr>
          <w:rFonts w:eastAsiaTheme="minorEastAsia" w:hint="eastAsia"/>
          <w:lang w:eastAsia="zh-CN"/>
        </w:rPr>
        <w:t>reported</w:t>
      </w:r>
      <w:r w:rsidR="00FF4CD7">
        <w:rPr>
          <w:rFonts w:eastAsiaTheme="minorEastAsia"/>
          <w:lang w:eastAsia="zh-CN"/>
        </w:rPr>
        <w:t xml:space="preserve"> BC</w:t>
      </w:r>
      <w:r w:rsidR="00FF4CD7">
        <w:rPr>
          <w:rFonts w:eastAsiaTheme="minorEastAsia" w:hint="eastAsia"/>
          <w:lang w:eastAsia="zh-CN"/>
        </w:rPr>
        <w:t>s</w:t>
      </w:r>
      <w:r w:rsidR="00FF4CD7">
        <w:rPr>
          <w:rFonts w:eastAsiaTheme="minorEastAsia"/>
          <w:lang w:eastAsia="zh-CN"/>
        </w:rPr>
        <w:t xml:space="preserve">. </w:t>
      </w:r>
    </w:p>
    <w:p w14:paraId="7221D96A" w14:textId="7B1FD529" w:rsidR="00520C48" w:rsidRPr="00AB0CA7" w:rsidRDefault="007D4CA7" w:rsidP="00AB0CA7">
      <w:pPr>
        <w:pStyle w:val="Proposal"/>
        <w:numPr>
          <w:ilvl w:val="0"/>
          <w:numId w:val="39"/>
        </w:numPr>
        <w:ind w:left="1701" w:hanging="1701"/>
        <w:rPr>
          <w:rFonts w:eastAsia="宋体"/>
          <w:b w:val="0"/>
        </w:rPr>
      </w:pPr>
      <w:r>
        <w:rPr>
          <w:rFonts w:ascii="Times New Roman" w:eastAsia="宋体" w:hAnsi="Times New Roman"/>
        </w:rPr>
        <w:t>I</w:t>
      </w:r>
      <w:r w:rsidR="00106288" w:rsidRPr="00AB0CA7">
        <w:rPr>
          <w:rFonts w:ascii="Times New Roman" w:eastAsia="宋体" w:hAnsi="Times New Roman"/>
        </w:rPr>
        <w:t>f</w:t>
      </w:r>
      <w:r w:rsidR="00DF0E39" w:rsidRPr="00AB0CA7">
        <w:rPr>
          <w:rFonts w:ascii="Times New Roman" w:eastAsia="宋体" w:hAnsi="Times New Roman"/>
        </w:rPr>
        <w:t xml:space="preserve"> </w:t>
      </w:r>
      <w:r w:rsidR="00857594" w:rsidRPr="00AB0CA7">
        <w:rPr>
          <w:rFonts w:ascii="Times New Roman" w:eastAsia="宋体" w:hAnsi="Times New Roman"/>
        </w:rPr>
        <w:t xml:space="preserve">it is agreed that the UE can </w:t>
      </w:r>
      <w:r w:rsidR="001D5B9D" w:rsidRPr="00AB0CA7">
        <w:rPr>
          <w:rFonts w:ascii="Times New Roman" w:eastAsia="宋体" w:hAnsi="Times New Roman"/>
        </w:rPr>
        <w:t>report</w:t>
      </w:r>
      <w:r w:rsidR="00857594" w:rsidRPr="00AB0CA7">
        <w:rPr>
          <w:rFonts w:ascii="Times New Roman" w:eastAsia="宋体" w:hAnsi="Times New Roman"/>
        </w:rPr>
        <w:t xml:space="preserve"> its</w:t>
      </w:r>
      <w:r w:rsidR="001D5B9D" w:rsidRPr="00AB0CA7">
        <w:rPr>
          <w:rFonts w:ascii="Times New Roman" w:eastAsia="宋体" w:hAnsi="Times New Roman"/>
        </w:rPr>
        <w:t xml:space="preserve"> supported BC</w:t>
      </w:r>
      <w:r w:rsidR="00733813" w:rsidRPr="00AB0CA7">
        <w:rPr>
          <w:rFonts w:ascii="Times New Roman" w:eastAsia="宋体" w:hAnsi="Times New Roman"/>
        </w:rPr>
        <w:t>s</w:t>
      </w:r>
      <w:r w:rsidR="00A03C28" w:rsidRPr="00AB0CA7">
        <w:rPr>
          <w:rFonts w:ascii="Times New Roman" w:eastAsia="宋体" w:hAnsi="Times New Roman"/>
        </w:rPr>
        <w:t xml:space="preserve"> for MUSIM</w:t>
      </w:r>
      <w:r w:rsidR="001D5B9D" w:rsidRPr="00AB0CA7">
        <w:rPr>
          <w:rFonts w:ascii="Times New Roman" w:eastAsia="宋体" w:hAnsi="Times New Roman"/>
        </w:rPr>
        <w:t>,</w:t>
      </w:r>
      <w:r w:rsidR="008C71E8" w:rsidRPr="00AB0CA7">
        <w:rPr>
          <w:rFonts w:ascii="Times New Roman" w:eastAsia="宋体" w:hAnsi="Times New Roman"/>
        </w:rPr>
        <w:t xml:space="preserve"> </w:t>
      </w:r>
      <w:r w:rsidR="005D3D57" w:rsidRPr="00AB0CA7">
        <w:rPr>
          <w:rFonts w:ascii="Times New Roman" w:eastAsia="宋体" w:hAnsi="Times New Roman"/>
        </w:rPr>
        <w:t xml:space="preserve">the UE should </w:t>
      </w:r>
      <w:r w:rsidR="003B289C" w:rsidRPr="00AB0CA7">
        <w:rPr>
          <w:rFonts w:ascii="Times New Roman" w:eastAsia="宋体" w:hAnsi="Times New Roman"/>
        </w:rPr>
        <w:t xml:space="preserve">only </w:t>
      </w:r>
      <w:r w:rsidR="005D3D57" w:rsidRPr="00AB0CA7">
        <w:rPr>
          <w:rFonts w:ascii="Times New Roman" w:eastAsia="宋体" w:hAnsi="Times New Roman"/>
        </w:rPr>
        <w:t>report the supported BCs that the network</w:t>
      </w:r>
      <w:r w:rsidR="008E50C2" w:rsidRPr="00AB0CA7">
        <w:rPr>
          <w:rFonts w:ascii="Times New Roman" w:eastAsia="宋体" w:hAnsi="Times New Roman"/>
        </w:rPr>
        <w:t xml:space="preserve"> is interested in</w:t>
      </w:r>
      <w:r w:rsidR="00520C48" w:rsidRPr="00AB0CA7">
        <w:rPr>
          <w:rFonts w:ascii="Times New Roman" w:eastAsia="宋体" w:hAnsi="Times New Roman"/>
        </w:rPr>
        <w:t xml:space="preserve">. </w:t>
      </w:r>
    </w:p>
    <w:p w14:paraId="5FD482F9" w14:textId="2F9FE8F3" w:rsidR="000057E2" w:rsidRPr="00137784" w:rsidRDefault="000057E2" w:rsidP="00981285">
      <w:pPr>
        <w:pStyle w:val="BodyText"/>
        <w:rPr>
          <w:rFonts w:eastAsiaTheme="minorEastAsia"/>
          <w:b/>
          <w:lang w:eastAsia="zh-CN"/>
        </w:rPr>
      </w:pP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189EBC68" w:rsidR="00446FE1" w:rsidRDefault="000B131E" w:rsidP="00245AA1">
      <w:pPr>
        <w:pStyle w:val="BodyText"/>
        <w:rPr>
          <w:rFonts w:eastAsia="宋体"/>
          <w:lang w:val="en-GB" w:eastAsia="zh-CN"/>
        </w:rPr>
      </w:pPr>
      <w:r w:rsidRPr="006B3464">
        <w:rPr>
          <w:rFonts w:eastAsia="宋体"/>
          <w:lang w:val="en-GB" w:eastAsia="zh-CN"/>
        </w:rPr>
        <w:t xml:space="preserve">In this paper, the following </w:t>
      </w:r>
      <w:r w:rsidR="009E0B2F">
        <w:rPr>
          <w:rFonts w:eastAsia="宋体"/>
          <w:lang w:val="en-GB" w:eastAsia="zh-CN"/>
        </w:rPr>
        <w:t xml:space="preserve">observations and </w:t>
      </w:r>
      <w:r w:rsidRPr="006B3464">
        <w:rPr>
          <w:rFonts w:eastAsia="宋体"/>
          <w:lang w:val="en-GB" w:eastAsia="zh-CN"/>
        </w:rPr>
        <w:t>proposal</w:t>
      </w:r>
      <w:r w:rsidR="003053B9">
        <w:rPr>
          <w:rFonts w:eastAsia="宋体"/>
          <w:lang w:val="en-GB" w:eastAsia="zh-CN"/>
        </w:rPr>
        <w:t>s</w:t>
      </w:r>
      <w:r w:rsidRPr="006B3464">
        <w:rPr>
          <w:rFonts w:eastAsia="宋体"/>
          <w:lang w:val="en-GB" w:eastAsia="zh-CN"/>
        </w:rPr>
        <w:t xml:space="preserve"> are given:</w:t>
      </w:r>
    </w:p>
    <w:p w14:paraId="44DDBA5E" w14:textId="020A4A67" w:rsidR="003C7C3B" w:rsidRPr="00AB0CA7" w:rsidRDefault="008A14B2" w:rsidP="00AB0CA7">
      <w:pPr>
        <w:pStyle w:val="Proposal"/>
        <w:numPr>
          <w:ilvl w:val="0"/>
          <w:numId w:val="40"/>
        </w:numPr>
        <w:ind w:left="1701" w:hanging="1701"/>
        <w:rPr>
          <w:rFonts w:eastAsia="宋体"/>
        </w:rPr>
      </w:pPr>
      <w:r>
        <w:rPr>
          <w:rFonts w:ascii="Times New Roman" w:eastAsia="宋体" w:hAnsi="Times New Roman"/>
        </w:rPr>
        <w:t>T</w:t>
      </w:r>
      <w:r w:rsidR="003C7C3B" w:rsidRPr="00AB0CA7">
        <w:rPr>
          <w:rFonts w:ascii="Times New Roman" w:eastAsia="宋体" w:hAnsi="Times New Roman"/>
        </w:rPr>
        <w:t>he UE is allowed to request a change of UE capabilities proactively or reactively in NW A for MUSIM purpose, and it’s up to UE implementation which way to use.</w:t>
      </w:r>
      <w:r w:rsidR="003C7C3B" w:rsidRPr="00AB0CA7" w:rsidDel="009B7FB4">
        <w:rPr>
          <w:rFonts w:ascii="Times New Roman" w:eastAsia="宋体" w:hAnsi="Times New Roman"/>
        </w:rPr>
        <w:t xml:space="preserve"> </w:t>
      </w:r>
    </w:p>
    <w:p w14:paraId="032309F6" w14:textId="0A98159C" w:rsidR="00506D05" w:rsidRPr="00AB0CA7" w:rsidRDefault="00AB0CA7" w:rsidP="00AB0CA7">
      <w:pPr>
        <w:pStyle w:val="Proposal"/>
        <w:numPr>
          <w:ilvl w:val="0"/>
          <w:numId w:val="40"/>
        </w:numPr>
        <w:ind w:left="1701" w:hanging="1701"/>
        <w:rPr>
          <w:rFonts w:eastAsia="宋体"/>
          <w:b w:val="0"/>
        </w:rPr>
      </w:pPr>
      <w:r w:rsidRPr="00AB0CA7">
        <w:rPr>
          <w:rFonts w:ascii="Times New Roman" w:eastAsia="宋体" w:hAnsi="Times New Roman"/>
        </w:rPr>
        <w:t xml:space="preserve">If the UE requests a change of UE capabilities proactively, the UE may or may not receive an RRC reconfiguration as a </w:t>
      </w:r>
      <w:proofErr w:type="spellStart"/>
      <w:r w:rsidRPr="00AB0CA7">
        <w:rPr>
          <w:rFonts w:ascii="Times New Roman" w:eastAsia="宋体" w:hAnsi="Times New Roman"/>
        </w:rPr>
        <w:t>reponse</w:t>
      </w:r>
      <w:proofErr w:type="spellEnd"/>
      <w:r w:rsidRPr="00AB0CA7">
        <w:rPr>
          <w:rFonts w:ascii="Times New Roman" w:eastAsia="宋体" w:hAnsi="Times New Roman"/>
        </w:rPr>
        <w:t xml:space="preserve"> from the NW A, depending on UE request message</w:t>
      </w:r>
      <w:r w:rsidR="00E356D1" w:rsidRPr="00AB0CA7">
        <w:rPr>
          <w:rFonts w:ascii="Times New Roman" w:eastAsia="宋体" w:hAnsi="Times New Roman"/>
        </w:rPr>
        <w:t>.</w:t>
      </w:r>
    </w:p>
    <w:p w14:paraId="67639359" w14:textId="68A71C81" w:rsidR="00D5631F" w:rsidRPr="00AB0CA7" w:rsidRDefault="003B0944" w:rsidP="00AB0CA7">
      <w:pPr>
        <w:pStyle w:val="Proposal"/>
        <w:numPr>
          <w:ilvl w:val="0"/>
          <w:numId w:val="40"/>
        </w:numPr>
        <w:ind w:left="1701" w:hanging="1701"/>
        <w:rPr>
          <w:rFonts w:eastAsia="宋体"/>
          <w:b w:val="0"/>
        </w:rPr>
      </w:pPr>
      <w:r w:rsidRPr="00AB0CA7">
        <w:rPr>
          <w:rFonts w:ascii="Times New Roman" w:eastAsia="宋体" w:hAnsi="Times New Roman"/>
        </w:rPr>
        <w:t xml:space="preserve">If the UE requests a change of UE capabilities reactively, the UE waits for the </w:t>
      </w:r>
      <w:r>
        <w:rPr>
          <w:rFonts w:ascii="Times New Roman" w:eastAsia="宋体" w:hAnsi="Times New Roman" w:hint="eastAsia"/>
        </w:rPr>
        <w:t>network</w:t>
      </w:r>
      <w:r>
        <w:rPr>
          <w:rFonts w:ascii="Times New Roman" w:eastAsia="宋体" w:hAnsi="Times New Roman"/>
        </w:rPr>
        <w:t xml:space="preserve"> </w:t>
      </w:r>
      <w:r>
        <w:rPr>
          <w:rFonts w:ascii="Times New Roman" w:eastAsia="宋体" w:hAnsi="Times New Roman" w:hint="eastAsia"/>
        </w:rPr>
        <w:t>response</w:t>
      </w:r>
      <w:r>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rPr>
        <w:t xml:space="preserve">e.g., </w:t>
      </w:r>
      <w:r w:rsidRPr="00AB0CA7">
        <w:rPr>
          <w:rFonts w:ascii="Times New Roman" w:eastAsia="宋体" w:hAnsi="Times New Roman"/>
        </w:rPr>
        <w:t>RRC reconfiguration</w:t>
      </w:r>
      <w:r>
        <w:rPr>
          <w:rFonts w:ascii="Times New Roman" w:eastAsia="宋体" w:hAnsi="Times New Roman"/>
        </w:rPr>
        <w:t>)</w:t>
      </w:r>
      <w:r w:rsidR="005E32CD">
        <w:rPr>
          <w:rFonts w:ascii="Times New Roman" w:eastAsia="宋体" w:hAnsi="Times New Roman"/>
        </w:rPr>
        <w:t xml:space="preserve"> </w:t>
      </w:r>
      <w:r w:rsidRPr="00AB0CA7">
        <w:rPr>
          <w:rFonts w:ascii="Times New Roman" w:eastAsia="宋体" w:hAnsi="Times New Roman"/>
        </w:rPr>
        <w:t>within a wait timer, and at wait timer expiry, the UE applies a default configuration</w:t>
      </w:r>
      <w:r w:rsidR="00D5631F" w:rsidRPr="00AB0CA7">
        <w:rPr>
          <w:rFonts w:ascii="Times New Roman" w:eastAsia="宋体" w:hAnsi="Times New Roman"/>
        </w:rPr>
        <w:t xml:space="preserve">. </w:t>
      </w:r>
    </w:p>
    <w:p w14:paraId="550B064F" w14:textId="4ECE06D1" w:rsidR="000462C8" w:rsidRPr="00AB0CA7" w:rsidRDefault="00AB0CA7" w:rsidP="00AB0CA7">
      <w:pPr>
        <w:pStyle w:val="Proposal"/>
        <w:numPr>
          <w:ilvl w:val="0"/>
          <w:numId w:val="40"/>
        </w:numPr>
        <w:ind w:left="1701" w:hanging="1701"/>
        <w:rPr>
          <w:rFonts w:eastAsia="宋体"/>
          <w:b w:val="0"/>
        </w:rPr>
      </w:pPr>
      <w:r w:rsidRPr="00AB0CA7">
        <w:rPr>
          <w:rFonts w:ascii="Times New Roman" w:eastAsia="宋体" w:hAnsi="Times New Roman"/>
        </w:rPr>
        <w:t>The UE can be configured by the network via system information whether the UE is allowed to report capability restriction during RRC resume and RRC re-establishment</w:t>
      </w:r>
      <w:r w:rsidR="000462C8" w:rsidRPr="00AB0CA7">
        <w:rPr>
          <w:rFonts w:ascii="Times New Roman" w:eastAsia="宋体" w:hAnsi="Times New Roman"/>
        </w:rPr>
        <w:t>.</w:t>
      </w:r>
    </w:p>
    <w:p w14:paraId="734BACF0" w14:textId="1F853D0B" w:rsidR="00183668" w:rsidRPr="00AB0CA7" w:rsidRDefault="007D4CA7" w:rsidP="00AB0CA7">
      <w:pPr>
        <w:pStyle w:val="Proposal"/>
        <w:numPr>
          <w:ilvl w:val="0"/>
          <w:numId w:val="40"/>
        </w:numPr>
        <w:ind w:left="1701" w:hanging="1701"/>
        <w:rPr>
          <w:rFonts w:eastAsia="宋体"/>
        </w:rPr>
      </w:pPr>
      <w:r>
        <w:rPr>
          <w:rFonts w:ascii="Times New Roman" w:eastAsia="宋体" w:hAnsi="Times New Roman"/>
        </w:rPr>
        <w:t>P</w:t>
      </w:r>
      <w:r w:rsidR="00183668" w:rsidRPr="00AB0CA7">
        <w:rPr>
          <w:rFonts w:ascii="Times New Roman" w:eastAsia="宋体" w:hAnsi="Times New Roman"/>
        </w:rPr>
        <w:t xml:space="preserve">rohibit timer for the signaling of UE capability changes is not supported in Rel-18 MUSIM. </w:t>
      </w:r>
    </w:p>
    <w:p w14:paraId="58B160D7" w14:textId="77777777" w:rsidR="00607E06" w:rsidRPr="00CE2F7F" w:rsidRDefault="00607E06" w:rsidP="00AB0CA7">
      <w:pPr>
        <w:pStyle w:val="Proposal"/>
        <w:numPr>
          <w:ilvl w:val="0"/>
          <w:numId w:val="40"/>
        </w:numPr>
        <w:ind w:left="1701" w:hanging="1701"/>
        <w:rPr>
          <w:rFonts w:eastAsia="宋体"/>
          <w:b w:val="0"/>
        </w:rPr>
      </w:pPr>
      <w:r w:rsidRPr="00AB0CA7">
        <w:rPr>
          <w:rFonts w:ascii="Times New Roman" w:eastAsia="宋体" w:hAnsi="Times New Roman"/>
        </w:rPr>
        <w:lastRenderedPageBreak/>
        <w:t xml:space="preserve">The UE can request </w:t>
      </w:r>
      <w:proofErr w:type="spellStart"/>
      <w:r w:rsidRPr="00AB0CA7">
        <w:rPr>
          <w:rFonts w:ascii="Times New Roman" w:eastAsia="宋体" w:hAnsi="Times New Roman"/>
        </w:rPr>
        <w:t>SCell</w:t>
      </w:r>
      <w:proofErr w:type="spellEnd"/>
      <w:r w:rsidRPr="00AB0CA7">
        <w:rPr>
          <w:rFonts w:ascii="Times New Roman" w:eastAsia="宋体" w:hAnsi="Times New Roman"/>
        </w:rPr>
        <w:t xml:space="preserve">/SCG deactivation for MUSIM purpose. </w:t>
      </w:r>
    </w:p>
    <w:p w14:paraId="081419CF" w14:textId="1BA65FAE" w:rsidR="004E4053" w:rsidRPr="00AB0CA7" w:rsidRDefault="007D4CA7" w:rsidP="00AB0CA7">
      <w:pPr>
        <w:pStyle w:val="Proposal"/>
        <w:numPr>
          <w:ilvl w:val="0"/>
          <w:numId w:val="40"/>
        </w:numPr>
        <w:ind w:left="1701" w:hanging="1701"/>
        <w:rPr>
          <w:rFonts w:eastAsia="宋体"/>
          <w:b w:val="0"/>
        </w:rPr>
      </w:pPr>
      <w:r>
        <w:rPr>
          <w:rFonts w:ascii="Times New Roman" w:eastAsia="宋体" w:hAnsi="Times New Roman"/>
        </w:rPr>
        <w:t>T</w:t>
      </w:r>
      <w:r w:rsidR="004E4053" w:rsidRPr="00AB0CA7">
        <w:rPr>
          <w:rFonts w:ascii="Times New Roman" w:eastAsia="宋体" w:hAnsi="Times New Roman"/>
        </w:rPr>
        <w:t xml:space="preserve">he UE can indicate </w:t>
      </w:r>
      <w:r w:rsidR="003B0944">
        <w:rPr>
          <w:rFonts w:ascii="Times New Roman" w:eastAsia="宋体" w:hAnsi="Times New Roman"/>
        </w:rPr>
        <w:t xml:space="preserve">recommended </w:t>
      </w:r>
      <w:r w:rsidR="004E4053" w:rsidRPr="00AB0CA7">
        <w:rPr>
          <w:rFonts w:ascii="Times New Roman" w:eastAsia="宋体" w:hAnsi="Times New Roman"/>
        </w:rPr>
        <w:t xml:space="preserve">maximum MIMO layers per CC or maximum MIMO layer per UE via UAI for MUSIM purpose. FFS if SRS switching capability change needs to be also reported. </w:t>
      </w:r>
    </w:p>
    <w:p w14:paraId="1BBBDF4E" w14:textId="34DA4378" w:rsidR="00745798" w:rsidRPr="00AB0CA7" w:rsidRDefault="00745798" w:rsidP="00AB0CA7">
      <w:pPr>
        <w:pStyle w:val="Proposal"/>
        <w:numPr>
          <w:ilvl w:val="0"/>
          <w:numId w:val="40"/>
        </w:numPr>
        <w:ind w:left="1701" w:hanging="1701"/>
        <w:rPr>
          <w:rFonts w:eastAsia="宋体"/>
          <w:b w:val="0"/>
        </w:rPr>
      </w:pPr>
      <w:r w:rsidRPr="00AB0CA7">
        <w:rPr>
          <w:rFonts w:ascii="Times New Roman" w:eastAsia="宋体" w:hAnsi="Times New Roman"/>
        </w:rPr>
        <w:t xml:space="preserve">RAN2 to send an LS to RAN4 for the change of maximum UE power, and postpone the discussion in RAN2 until receiving any RAN4 feedback. </w:t>
      </w:r>
    </w:p>
    <w:p w14:paraId="4E585CEC" w14:textId="06EBEE15" w:rsidR="00B270F1" w:rsidRPr="00AB0CA7" w:rsidRDefault="00CE42C3" w:rsidP="00AB0CA7">
      <w:pPr>
        <w:pStyle w:val="Proposal"/>
        <w:numPr>
          <w:ilvl w:val="0"/>
          <w:numId w:val="40"/>
        </w:numPr>
        <w:ind w:left="1701" w:hanging="1701"/>
        <w:rPr>
          <w:rFonts w:eastAsia="宋体"/>
          <w:b w:val="0"/>
        </w:rPr>
      </w:pPr>
      <w:r w:rsidRPr="00AB0CA7">
        <w:rPr>
          <w:rFonts w:ascii="Times New Roman" w:eastAsia="宋体" w:hAnsi="Times New Roman"/>
        </w:rPr>
        <w:t xml:space="preserve">When </w:t>
      </w:r>
      <w:proofErr w:type="spellStart"/>
      <w:r w:rsidRPr="00AB0CA7">
        <w:rPr>
          <w:rFonts w:ascii="Times New Roman" w:eastAsia="宋体" w:hAnsi="Times New Roman"/>
        </w:rPr>
        <w:t>SCell</w:t>
      </w:r>
      <w:proofErr w:type="spellEnd"/>
      <w:r w:rsidRPr="00AB0CA7">
        <w:rPr>
          <w:rFonts w:ascii="Times New Roman" w:eastAsia="宋体" w:hAnsi="Times New Roman"/>
        </w:rPr>
        <w:t xml:space="preserve">/SCG deactivation command is received as a response of UE’s capability change request for MUSIM purpose, the UE can be configured to </w:t>
      </w:r>
      <w:r>
        <w:rPr>
          <w:rFonts w:ascii="Times New Roman" w:eastAsia="宋体" w:hAnsi="Times New Roman"/>
        </w:rPr>
        <w:t>report</w:t>
      </w:r>
      <w:r w:rsidRPr="00AB0CA7">
        <w:rPr>
          <w:rFonts w:ascii="Times New Roman" w:eastAsia="宋体" w:hAnsi="Times New Roman"/>
        </w:rPr>
        <w:t xml:space="preserve"> its current measurement capabilities</w:t>
      </w:r>
      <w:r>
        <w:rPr>
          <w:rFonts w:ascii="Times New Roman" w:eastAsia="宋体" w:hAnsi="Times New Roman"/>
        </w:rPr>
        <w:t xml:space="preserve"> for non-serving cells and/or </w:t>
      </w:r>
      <w:r w:rsidRPr="00AB0CA7">
        <w:rPr>
          <w:rFonts w:ascii="Times New Roman" w:eastAsia="宋体" w:hAnsi="Times New Roman"/>
        </w:rPr>
        <w:t>the deactivated serving cell</w:t>
      </w:r>
      <w:r>
        <w:rPr>
          <w:rFonts w:ascii="Times New Roman" w:eastAsia="宋体" w:hAnsi="Times New Roman"/>
        </w:rPr>
        <w:t>s</w:t>
      </w:r>
      <w:r w:rsidR="00B270F1" w:rsidRPr="00AB0CA7">
        <w:rPr>
          <w:rFonts w:ascii="Times New Roman" w:eastAsia="宋体" w:hAnsi="Times New Roman"/>
        </w:rPr>
        <w:t xml:space="preserve">. </w:t>
      </w:r>
    </w:p>
    <w:p w14:paraId="5B0D1EFC" w14:textId="34A0EF7A" w:rsidR="001819B6" w:rsidRPr="002F4D81" w:rsidRDefault="007D4CA7">
      <w:pPr>
        <w:pStyle w:val="Proposal"/>
        <w:numPr>
          <w:ilvl w:val="0"/>
          <w:numId w:val="40"/>
        </w:numPr>
        <w:ind w:left="1701" w:hanging="1701"/>
        <w:rPr>
          <w:rFonts w:eastAsiaTheme="minorEastAsia"/>
        </w:rPr>
      </w:pPr>
      <w:r>
        <w:rPr>
          <w:rFonts w:ascii="Times New Roman" w:eastAsia="宋体" w:hAnsi="Times New Roman"/>
        </w:rPr>
        <w:t>I</w:t>
      </w:r>
      <w:r w:rsidR="003F2865" w:rsidRPr="00AB0CA7">
        <w:rPr>
          <w:rFonts w:ascii="Times New Roman" w:eastAsia="宋体" w:hAnsi="Times New Roman"/>
        </w:rPr>
        <w:t>f it is agreed that the UE can report its supported BCs for MUSIM, the UE should only report the supported BCs that the network is interested in.</w:t>
      </w:r>
      <w:r w:rsidR="003B3670" w:rsidRPr="00CE2F7F">
        <w:rPr>
          <w:rFonts w:ascii="Times New Roman" w:eastAsia="宋体" w:hAnsi="Times New Roman"/>
        </w:rPr>
        <w:t xml:space="preserve"> </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3C18B11E" w14:textId="099E680A" w:rsidR="00C45FDA" w:rsidRPr="00AB0CA7" w:rsidRDefault="000A0A90" w:rsidP="001C553E">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 xml:space="preserve">[1] </w:t>
      </w:r>
      <w:bookmarkEnd w:id="3"/>
      <w:r w:rsidR="007D437A" w:rsidRPr="00AB0CA7">
        <w:rPr>
          <w:rFonts w:eastAsiaTheme="minorEastAsia"/>
          <w:lang w:eastAsia="zh-CN"/>
        </w:rPr>
        <w:t>RP-220955</w:t>
      </w:r>
      <w:r w:rsidR="00554514" w:rsidRPr="00AB0CA7">
        <w:rPr>
          <w:rFonts w:eastAsiaTheme="minorEastAsia"/>
          <w:lang w:eastAsia="zh-CN"/>
        </w:rPr>
        <w:t xml:space="preserve">, </w:t>
      </w:r>
      <w:r w:rsidR="006B0EBF" w:rsidRPr="00AB0CA7">
        <w:rPr>
          <w:rFonts w:eastAsiaTheme="minorEastAsia"/>
          <w:lang w:eastAsia="zh-CN"/>
        </w:rPr>
        <w:t>Dual Transmission/Reception (Tx/Rx) Multi-SIM for NR</w:t>
      </w:r>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p w14:paraId="2B553F5E" w14:textId="52395A16" w:rsidR="008A687B" w:rsidRPr="00AB0CA7" w:rsidRDefault="0045121C" w:rsidP="001C553E">
      <w:pPr>
        <w:overflowPunct w:val="0"/>
        <w:autoSpaceDE w:val="0"/>
        <w:autoSpaceDN w:val="0"/>
        <w:adjustRightInd w:val="0"/>
        <w:textAlignment w:val="baseline"/>
        <w:rPr>
          <w:rFonts w:eastAsiaTheme="minorEastAsia"/>
          <w:lang w:eastAsia="zh-CN"/>
        </w:rPr>
      </w:pPr>
      <w:r w:rsidRPr="00AB0CA7">
        <w:rPr>
          <w:rFonts w:eastAsiaTheme="minorEastAsia"/>
          <w:lang w:eastAsia="zh-CN"/>
        </w:rPr>
        <w:t xml:space="preserve">[2] </w:t>
      </w:r>
      <w:r w:rsidR="006607CC" w:rsidRPr="00AB0CA7">
        <w:rPr>
          <w:rFonts w:eastAsiaTheme="minorEastAsia"/>
          <w:lang w:eastAsia="zh-CN"/>
        </w:rPr>
        <w:t>[Post119bis-e][212][MUSIM] Rel-18 MUSIM solutions (Qualcomm/vivo)</w:t>
      </w:r>
      <w:r w:rsidR="007E68C2" w:rsidRPr="00AB0CA7">
        <w:rPr>
          <w:rFonts w:eastAsiaTheme="minorEastAsia"/>
          <w:lang w:eastAsia="zh-CN"/>
        </w:rPr>
        <w:t>, Qualcomm</w:t>
      </w:r>
      <w:r w:rsidR="004844B6" w:rsidRPr="00AB0CA7">
        <w:rPr>
          <w:rFonts w:eastAsiaTheme="minorEastAsia"/>
          <w:lang w:eastAsia="zh-CN"/>
        </w:rPr>
        <w:t>.</w:t>
      </w:r>
    </w:p>
    <w:p w14:paraId="088B06AE" w14:textId="77777777" w:rsidR="00B905AC" w:rsidRDefault="00B905AC" w:rsidP="00137784">
      <w:pPr>
        <w:overflowPunct w:val="0"/>
        <w:autoSpaceDE w:val="0"/>
        <w:autoSpaceDN w:val="0"/>
        <w:adjustRightInd w:val="0"/>
        <w:textAlignment w:val="baseline"/>
        <w:rPr>
          <w:rFonts w:ascii="Arial" w:eastAsiaTheme="minorEastAsia" w:hAnsi="Arial" w:cs="Arial"/>
          <w:lang w:eastAsia="zh-CN"/>
        </w:rPr>
      </w:pPr>
    </w:p>
    <w:sectPr w:rsidR="00B905AC"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F7236" w14:textId="77777777" w:rsidR="002F4954" w:rsidRDefault="002F4954">
      <w:r>
        <w:separator/>
      </w:r>
    </w:p>
  </w:endnote>
  <w:endnote w:type="continuationSeparator" w:id="0">
    <w:p w14:paraId="686163E4" w14:textId="77777777" w:rsidR="002F4954" w:rsidRDefault="002F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F00EA" w14:textId="77777777" w:rsidR="002F4954" w:rsidRDefault="002F4954">
      <w:r>
        <w:separator/>
      </w:r>
    </w:p>
  </w:footnote>
  <w:footnote w:type="continuationSeparator" w:id="0">
    <w:p w14:paraId="3967748D" w14:textId="77777777" w:rsidR="002F4954" w:rsidRDefault="002F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890DBF" w:rsidRDefault="00890DB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96797"/>
    <w:multiLevelType w:val="hybridMultilevel"/>
    <w:tmpl w:val="B720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0DD3150C"/>
    <w:multiLevelType w:val="hybridMultilevel"/>
    <w:tmpl w:val="91A0121A"/>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44A4593"/>
    <w:multiLevelType w:val="hybridMultilevel"/>
    <w:tmpl w:val="736A0CA2"/>
    <w:lvl w:ilvl="0" w:tplc="AB9E645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574BF6"/>
    <w:multiLevelType w:val="hybridMultilevel"/>
    <w:tmpl w:val="E75408D4"/>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4"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3E22E24"/>
    <w:multiLevelType w:val="multilevel"/>
    <w:tmpl w:val="63E22E2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C641FC"/>
    <w:multiLevelType w:val="hybridMultilevel"/>
    <w:tmpl w:val="4F68AA3E"/>
    <w:lvl w:ilvl="0" w:tplc="A5A2AA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761E32"/>
    <w:multiLevelType w:val="hybridMultilevel"/>
    <w:tmpl w:val="1C06696A"/>
    <w:lvl w:ilvl="0" w:tplc="9A2AD18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3"/>
  </w:num>
  <w:num w:numId="2">
    <w:abstractNumId w:val="30"/>
  </w:num>
  <w:num w:numId="3">
    <w:abstractNumId w:val="20"/>
  </w:num>
  <w:num w:numId="4">
    <w:abstractNumId w:val="28"/>
  </w:num>
  <w:num w:numId="5">
    <w:abstractNumId w:val="22"/>
  </w:num>
  <w:num w:numId="6">
    <w:abstractNumId w:val="29"/>
  </w:num>
  <w:num w:numId="7">
    <w:abstractNumId w:val="10"/>
  </w:num>
  <w:num w:numId="8">
    <w:abstractNumId w:val="13"/>
  </w:num>
  <w:num w:numId="9">
    <w:abstractNumId w:val="12"/>
  </w:num>
  <w:num w:numId="10">
    <w:abstractNumId w:val="13"/>
    <w:lvlOverride w:ilvl="0">
      <w:startOverride w:val="1"/>
    </w:lvlOverride>
  </w:num>
  <w:num w:numId="11">
    <w:abstractNumId w:val="3"/>
  </w:num>
  <w:num w:numId="12">
    <w:abstractNumId w:val="27"/>
  </w:num>
  <w:num w:numId="13">
    <w:abstractNumId w:val="13"/>
  </w:num>
  <w:num w:numId="14">
    <w:abstractNumId w:val="13"/>
  </w:num>
  <w:num w:numId="15">
    <w:abstractNumId w:val="13"/>
    <w:lvlOverride w:ilvl="0">
      <w:startOverride w:val="1"/>
    </w:lvlOverride>
  </w:num>
  <w:num w:numId="16">
    <w:abstractNumId w:val="13"/>
  </w:num>
  <w:num w:numId="17">
    <w:abstractNumId w:val="11"/>
  </w:num>
  <w:num w:numId="18">
    <w:abstractNumId w:val="9"/>
  </w:num>
  <w:num w:numId="19">
    <w:abstractNumId w:val="0"/>
  </w:num>
  <w:num w:numId="20">
    <w:abstractNumId w:val="8"/>
  </w:num>
  <w:num w:numId="21">
    <w:abstractNumId w:val="1"/>
  </w:num>
  <w:num w:numId="22">
    <w:abstractNumId w:val="33"/>
  </w:num>
  <w:num w:numId="23">
    <w:abstractNumId w:val="14"/>
  </w:num>
  <w:num w:numId="24">
    <w:abstractNumId w:val="32"/>
  </w:num>
  <w:num w:numId="25">
    <w:abstractNumId w:val="6"/>
  </w:num>
  <w:num w:numId="26">
    <w:abstractNumId w:val="7"/>
  </w:num>
  <w:num w:numId="27">
    <w:abstractNumId w:val="15"/>
  </w:num>
  <w:num w:numId="28">
    <w:abstractNumId w:val="18"/>
  </w:num>
  <w:num w:numId="29">
    <w:abstractNumId w:val="24"/>
  </w:num>
  <w:num w:numId="30">
    <w:abstractNumId w:val="16"/>
  </w:num>
  <w:num w:numId="31">
    <w:abstractNumId w:val="17"/>
  </w:num>
  <w:num w:numId="32">
    <w:abstractNumId w:val="19"/>
  </w:num>
  <w:num w:numId="33">
    <w:abstractNumId w:val="2"/>
  </w:num>
  <w:num w:numId="34">
    <w:abstractNumId w:val="25"/>
  </w:num>
  <w:num w:numId="35">
    <w:abstractNumId w:val="5"/>
  </w:num>
  <w:num w:numId="36">
    <w:abstractNumId w:val="31"/>
  </w:num>
  <w:num w:numId="37">
    <w:abstractNumId w:val="21"/>
  </w:num>
  <w:num w:numId="38">
    <w:abstractNumId w:val="26"/>
  </w:num>
  <w:num w:numId="39">
    <w:abstractNumId w:val="4"/>
  </w:num>
  <w:num w:numId="40">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73C"/>
    <w:rsid w:val="000018B6"/>
    <w:rsid w:val="0000196A"/>
    <w:rsid w:val="00001F4E"/>
    <w:rsid w:val="00001FA4"/>
    <w:rsid w:val="00002006"/>
    <w:rsid w:val="00002134"/>
    <w:rsid w:val="00002160"/>
    <w:rsid w:val="000022FB"/>
    <w:rsid w:val="000026FE"/>
    <w:rsid w:val="000027A1"/>
    <w:rsid w:val="000028D6"/>
    <w:rsid w:val="00002908"/>
    <w:rsid w:val="0000293E"/>
    <w:rsid w:val="00002944"/>
    <w:rsid w:val="00002E6B"/>
    <w:rsid w:val="0000314A"/>
    <w:rsid w:val="000031A5"/>
    <w:rsid w:val="0000336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60A"/>
    <w:rsid w:val="00004610"/>
    <w:rsid w:val="00004AF8"/>
    <w:rsid w:val="00004F1B"/>
    <w:rsid w:val="00004F59"/>
    <w:rsid w:val="00005012"/>
    <w:rsid w:val="000050AA"/>
    <w:rsid w:val="000050D3"/>
    <w:rsid w:val="0000539E"/>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6F5"/>
    <w:rsid w:val="0002195F"/>
    <w:rsid w:val="00021B1B"/>
    <w:rsid w:val="00021C03"/>
    <w:rsid w:val="00021D11"/>
    <w:rsid w:val="00021F73"/>
    <w:rsid w:val="00022072"/>
    <w:rsid w:val="000220BD"/>
    <w:rsid w:val="0002215C"/>
    <w:rsid w:val="000221C3"/>
    <w:rsid w:val="0002220D"/>
    <w:rsid w:val="0002224E"/>
    <w:rsid w:val="000223BE"/>
    <w:rsid w:val="000224EF"/>
    <w:rsid w:val="000227A1"/>
    <w:rsid w:val="000228BC"/>
    <w:rsid w:val="00022A7D"/>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60C1"/>
    <w:rsid w:val="00026180"/>
    <w:rsid w:val="0002632F"/>
    <w:rsid w:val="0002645B"/>
    <w:rsid w:val="00026531"/>
    <w:rsid w:val="00026646"/>
    <w:rsid w:val="000266EE"/>
    <w:rsid w:val="0002679E"/>
    <w:rsid w:val="00027084"/>
    <w:rsid w:val="000274D5"/>
    <w:rsid w:val="0002754F"/>
    <w:rsid w:val="00027867"/>
    <w:rsid w:val="00027A00"/>
    <w:rsid w:val="00027AA2"/>
    <w:rsid w:val="00027F15"/>
    <w:rsid w:val="00027F76"/>
    <w:rsid w:val="00027FAC"/>
    <w:rsid w:val="00030227"/>
    <w:rsid w:val="00030423"/>
    <w:rsid w:val="00030599"/>
    <w:rsid w:val="000305F0"/>
    <w:rsid w:val="00030815"/>
    <w:rsid w:val="00030B75"/>
    <w:rsid w:val="00030BD6"/>
    <w:rsid w:val="00030BE5"/>
    <w:rsid w:val="00030BE7"/>
    <w:rsid w:val="00030DFC"/>
    <w:rsid w:val="000310F2"/>
    <w:rsid w:val="000313FE"/>
    <w:rsid w:val="00031414"/>
    <w:rsid w:val="000315B7"/>
    <w:rsid w:val="00031653"/>
    <w:rsid w:val="00031854"/>
    <w:rsid w:val="00031A02"/>
    <w:rsid w:val="00031ED5"/>
    <w:rsid w:val="00032122"/>
    <w:rsid w:val="0003227D"/>
    <w:rsid w:val="00032339"/>
    <w:rsid w:val="000324C7"/>
    <w:rsid w:val="000325F7"/>
    <w:rsid w:val="000325FA"/>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44D"/>
    <w:rsid w:val="0003464E"/>
    <w:rsid w:val="0003484C"/>
    <w:rsid w:val="00034864"/>
    <w:rsid w:val="00034AC2"/>
    <w:rsid w:val="00035148"/>
    <w:rsid w:val="000352B4"/>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FF4"/>
    <w:rsid w:val="000430DE"/>
    <w:rsid w:val="000431FD"/>
    <w:rsid w:val="00043417"/>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523"/>
    <w:rsid w:val="000525F8"/>
    <w:rsid w:val="00052868"/>
    <w:rsid w:val="000528D2"/>
    <w:rsid w:val="00052966"/>
    <w:rsid w:val="000529FD"/>
    <w:rsid w:val="00052A1B"/>
    <w:rsid w:val="00052B70"/>
    <w:rsid w:val="00052ECD"/>
    <w:rsid w:val="00052EDD"/>
    <w:rsid w:val="00052F19"/>
    <w:rsid w:val="00053004"/>
    <w:rsid w:val="00053507"/>
    <w:rsid w:val="00053712"/>
    <w:rsid w:val="000537F7"/>
    <w:rsid w:val="00053C2C"/>
    <w:rsid w:val="00053C6B"/>
    <w:rsid w:val="00053CBC"/>
    <w:rsid w:val="00053D7E"/>
    <w:rsid w:val="00053EC6"/>
    <w:rsid w:val="000540C0"/>
    <w:rsid w:val="00054225"/>
    <w:rsid w:val="000542D8"/>
    <w:rsid w:val="000543E4"/>
    <w:rsid w:val="00054698"/>
    <w:rsid w:val="0005477E"/>
    <w:rsid w:val="00054830"/>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20C"/>
    <w:rsid w:val="00057365"/>
    <w:rsid w:val="00057492"/>
    <w:rsid w:val="000574E6"/>
    <w:rsid w:val="0005750B"/>
    <w:rsid w:val="0005764F"/>
    <w:rsid w:val="000576A5"/>
    <w:rsid w:val="000577C2"/>
    <w:rsid w:val="000577DB"/>
    <w:rsid w:val="00057BE2"/>
    <w:rsid w:val="00057BFD"/>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10E4"/>
    <w:rsid w:val="00061307"/>
    <w:rsid w:val="000613E6"/>
    <w:rsid w:val="000615E6"/>
    <w:rsid w:val="000615EF"/>
    <w:rsid w:val="000617FE"/>
    <w:rsid w:val="0006185A"/>
    <w:rsid w:val="00061875"/>
    <w:rsid w:val="000618C2"/>
    <w:rsid w:val="00061B56"/>
    <w:rsid w:val="0006213A"/>
    <w:rsid w:val="000622A2"/>
    <w:rsid w:val="000622E3"/>
    <w:rsid w:val="00062A39"/>
    <w:rsid w:val="00062BD4"/>
    <w:rsid w:val="00062D1B"/>
    <w:rsid w:val="00062F02"/>
    <w:rsid w:val="00062F33"/>
    <w:rsid w:val="00062F68"/>
    <w:rsid w:val="00063287"/>
    <w:rsid w:val="00063432"/>
    <w:rsid w:val="000634CA"/>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457"/>
    <w:rsid w:val="0006655A"/>
    <w:rsid w:val="00066650"/>
    <w:rsid w:val="00066801"/>
    <w:rsid w:val="000668E9"/>
    <w:rsid w:val="000669A1"/>
    <w:rsid w:val="00066AB2"/>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FB"/>
    <w:rsid w:val="000703BD"/>
    <w:rsid w:val="00070411"/>
    <w:rsid w:val="00070498"/>
    <w:rsid w:val="00070906"/>
    <w:rsid w:val="00070B18"/>
    <w:rsid w:val="00070B4F"/>
    <w:rsid w:val="00070B88"/>
    <w:rsid w:val="00070DDC"/>
    <w:rsid w:val="00070E9E"/>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30"/>
    <w:rsid w:val="00072793"/>
    <w:rsid w:val="000727E6"/>
    <w:rsid w:val="00072BB4"/>
    <w:rsid w:val="00072C6A"/>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F3"/>
    <w:rsid w:val="000749E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897"/>
    <w:rsid w:val="000908E4"/>
    <w:rsid w:val="000909D2"/>
    <w:rsid w:val="00090C4B"/>
    <w:rsid w:val="00090C83"/>
    <w:rsid w:val="00090CB8"/>
    <w:rsid w:val="00090F8A"/>
    <w:rsid w:val="00090FD2"/>
    <w:rsid w:val="000914DF"/>
    <w:rsid w:val="000919EE"/>
    <w:rsid w:val="00091C0A"/>
    <w:rsid w:val="00091C53"/>
    <w:rsid w:val="00091C8C"/>
    <w:rsid w:val="00091EAE"/>
    <w:rsid w:val="00092046"/>
    <w:rsid w:val="000921EC"/>
    <w:rsid w:val="0009234A"/>
    <w:rsid w:val="000924E9"/>
    <w:rsid w:val="00092739"/>
    <w:rsid w:val="000927E8"/>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771"/>
    <w:rsid w:val="00096B2A"/>
    <w:rsid w:val="00096D71"/>
    <w:rsid w:val="00096E01"/>
    <w:rsid w:val="00096EBB"/>
    <w:rsid w:val="00096F93"/>
    <w:rsid w:val="00096FD1"/>
    <w:rsid w:val="00096FD6"/>
    <w:rsid w:val="000971AA"/>
    <w:rsid w:val="000973DF"/>
    <w:rsid w:val="0009740A"/>
    <w:rsid w:val="0009745E"/>
    <w:rsid w:val="000974FF"/>
    <w:rsid w:val="0009776E"/>
    <w:rsid w:val="0009777D"/>
    <w:rsid w:val="0009778F"/>
    <w:rsid w:val="000977C7"/>
    <w:rsid w:val="00097813"/>
    <w:rsid w:val="000978B4"/>
    <w:rsid w:val="00097909"/>
    <w:rsid w:val="00097BA6"/>
    <w:rsid w:val="00097BC4"/>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2083"/>
    <w:rsid w:val="000A22CE"/>
    <w:rsid w:val="000A22F7"/>
    <w:rsid w:val="000A2447"/>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78"/>
    <w:rsid w:val="000A5C7E"/>
    <w:rsid w:val="000A5E0C"/>
    <w:rsid w:val="000A5FBB"/>
    <w:rsid w:val="000A61FC"/>
    <w:rsid w:val="000A652C"/>
    <w:rsid w:val="000A6616"/>
    <w:rsid w:val="000A67CD"/>
    <w:rsid w:val="000A67EE"/>
    <w:rsid w:val="000A6B4D"/>
    <w:rsid w:val="000A6BF8"/>
    <w:rsid w:val="000A6E0F"/>
    <w:rsid w:val="000A6F00"/>
    <w:rsid w:val="000A6F60"/>
    <w:rsid w:val="000A7073"/>
    <w:rsid w:val="000A740E"/>
    <w:rsid w:val="000A755F"/>
    <w:rsid w:val="000A75DA"/>
    <w:rsid w:val="000A7A3C"/>
    <w:rsid w:val="000A7A87"/>
    <w:rsid w:val="000A7CB9"/>
    <w:rsid w:val="000B02D2"/>
    <w:rsid w:val="000B02F1"/>
    <w:rsid w:val="000B0969"/>
    <w:rsid w:val="000B0A82"/>
    <w:rsid w:val="000B0B5A"/>
    <w:rsid w:val="000B0B5E"/>
    <w:rsid w:val="000B12A0"/>
    <w:rsid w:val="000B131E"/>
    <w:rsid w:val="000B17B6"/>
    <w:rsid w:val="000B17FB"/>
    <w:rsid w:val="000B1A23"/>
    <w:rsid w:val="000B1A33"/>
    <w:rsid w:val="000B1B7E"/>
    <w:rsid w:val="000B1C22"/>
    <w:rsid w:val="000B1CDB"/>
    <w:rsid w:val="000B1D51"/>
    <w:rsid w:val="000B22D7"/>
    <w:rsid w:val="000B2519"/>
    <w:rsid w:val="000B25AC"/>
    <w:rsid w:val="000B2700"/>
    <w:rsid w:val="000B2913"/>
    <w:rsid w:val="000B29E1"/>
    <w:rsid w:val="000B2C85"/>
    <w:rsid w:val="000B2F47"/>
    <w:rsid w:val="000B2FEC"/>
    <w:rsid w:val="000B3203"/>
    <w:rsid w:val="000B3216"/>
    <w:rsid w:val="000B335C"/>
    <w:rsid w:val="000B3390"/>
    <w:rsid w:val="000B33C6"/>
    <w:rsid w:val="000B33D5"/>
    <w:rsid w:val="000B36EE"/>
    <w:rsid w:val="000B3A31"/>
    <w:rsid w:val="000B3BE8"/>
    <w:rsid w:val="000B3C45"/>
    <w:rsid w:val="000B3E73"/>
    <w:rsid w:val="000B3F5F"/>
    <w:rsid w:val="000B40D1"/>
    <w:rsid w:val="000B41B1"/>
    <w:rsid w:val="000B4524"/>
    <w:rsid w:val="000B4704"/>
    <w:rsid w:val="000B474B"/>
    <w:rsid w:val="000B479D"/>
    <w:rsid w:val="000B4988"/>
    <w:rsid w:val="000B4F56"/>
    <w:rsid w:val="000B5350"/>
    <w:rsid w:val="000B53F6"/>
    <w:rsid w:val="000B555C"/>
    <w:rsid w:val="000B5949"/>
    <w:rsid w:val="000B5A69"/>
    <w:rsid w:val="000B5B75"/>
    <w:rsid w:val="000B5C30"/>
    <w:rsid w:val="000B5DF5"/>
    <w:rsid w:val="000B5E22"/>
    <w:rsid w:val="000B5F99"/>
    <w:rsid w:val="000B6019"/>
    <w:rsid w:val="000B6139"/>
    <w:rsid w:val="000B629B"/>
    <w:rsid w:val="000B65B8"/>
    <w:rsid w:val="000B66F7"/>
    <w:rsid w:val="000B6824"/>
    <w:rsid w:val="000B6B0E"/>
    <w:rsid w:val="000B6BBD"/>
    <w:rsid w:val="000B6F1A"/>
    <w:rsid w:val="000B6F60"/>
    <w:rsid w:val="000B71D1"/>
    <w:rsid w:val="000B7200"/>
    <w:rsid w:val="000B7366"/>
    <w:rsid w:val="000B74EB"/>
    <w:rsid w:val="000B77D1"/>
    <w:rsid w:val="000B78EA"/>
    <w:rsid w:val="000B7A62"/>
    <w:rsid w:val="000B7BB9"/>
    <w:rsid w:val="000B7E42"/>
    <w:rsid w:val="000C0172"/>
    <w:rsid w:val="000C02AB"/>
    <w:rsid w:val="000C06A6"/>
    <w:rsid w:val="000C0752"/>
    <w:rsid w:val="000C0B6E"/>
    <w:rsid w:val="000C0DE3"/>
    <w:rsid w:val="000C0E83"/>
    <w:rsid w:val="000C0EFA"/>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A62"/>
    <w:rsid w:val="000C4A7B"/>
    <w:rsid w:val="000C4AC3"/>
    <w:rsid w:val="000C4B36"/>
    <w:rsid w:val="000C4D73"/>
    <w:rsid w:val="000C515A"/>
    <w:rsid w:val="000C5190"/>
    <w:rsid w:val="000C53C7"/>
    <w:rsid w:val="000C550E"/>
    <w:rsid w:val="000C581E"/>
    <w:rsid w:val="000C5C89"/>
    <w:rsid w:val="000C5D1A"/>
    <w:rsid w:val="000C6024"/>
    <w:rsid w:val="000C6233"/>
    <w:rsid w:val="000C6257"/>
    <w:rsid w:val="000C6385"/>
    <w:rsid w:val="000C6590"/>
    <w:rsid w:val="000C66C1"/>
    <w:rsid w:val="000C6763"/>
    <w:rsid w:val="000C6799"/>
    <w:rsid w:val="000C6866"/>
    <w:rsid w:val="000C6964"/>
    <w:rsid w:val="000C6A54"/>
    <w:rsid w:val="000C6AA1"/>
    <w:rsid w:val="000C6AD0"/>
    <w:rsid w:val="000C7051"/>
    <w:rsid w:val="000C71D0"/>
    <w:rsid w:val="000C74E3"/>
    <w:rsid w:val="000C753F"/>
    <w:rsid w:val="000C75E9"/>
    <w:rsid w:val="000C79E1"/>
    <w:rsid w:val="000C7CBF"/>
    <w:rsid w:val="000D0021"/>
    <w:rsid w:val="000D0215"/>
    <w:rsid w:val="000D0245"/>
    <w:rsid w:val="000D03A8"/>
    <w:rsid w:val="000D05A1"/>
    <w:rsid w:val="000D064F"/>
    <w:rsid w:val="000D0685"/>
    <w:rsid w:val="000D0728"/>
    <w:rsid w:val="000D072E"/>
    <w:rsid w:val="000D0A02"/>
    <w:rsid w:val="000D0AD7"/>
    <w:rsid w:val="000D0DDF"/>
    <w:rsid w:val="000D104F"/>
    <w:rsid w:val="000D12F9"/>
    <w:rsid w:val="000D133E"/>
    <w:rsid w:val="000D13EC"/>
    <w:rsid w:val="000D1621"/>
    <w:rsid w:val="000D174E"/>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819"/>
    <w:rsid w:val="000D284E"/>
    <w:rsid w:val="000D2852"/>
    <w:rsid w:val="000D2CA0"/>
    <w:rsid w:val="000D2D32"/>
    <w:rsid w:val="000D2EC4"/>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4248"/>
    <w:rsid w:val="000D424B"/>
    <w:rsid w:val="000D42F0"/>
    <w:rsid w:val="000D441B"/>
    <w:rsid w:val="000D4594"/>
    <w:rsid w:val="000D47B4"/>
    <w:rsid w:val="000D4B5D"/>
    <w:rsid w:val="000D532D"/>
    <w:rsid w:val="000D5391"/>
    <w:rsid w:val="000D553E"/>
    <w:rsid w:val="000D556F"/>
    <w:rsid w:val="000D5B4C"/>
    <w:rsid w:val="000D5D91"/>
    <w:rsid w:val="000D5DEF"/>
    <w:rsid w:val="000D5FCE"/>
    <w:rsid w:val="000D6505"/>
    <w:rsid w:val="000D651D"/>
    <w:rsid w:val="000D6550"/>
    <w:rsid w:val="000D6586"/>
    <w:rsid w:val="000D66CA"/>
    <w:rsid w:val="000D698A"/>
    <w:rsid w:val="000D698C"/>
    <w:rsid w:val="000D6B65"/>
    <w:rsid w:val="000D6BBA"/>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DFC"/>
    <w:rsid w:val="000E374F"/>
    <w:rsid w:val="000E385E"/>
    <w:rsid w:val="000E3878"/>
    <w:rsid w:val="000E3BD6"/>
    <w:rsid w:val="000E3C6B"/>
    <w:rsid w:val="000E3D1F"/>
    <w:rsid w:val="000E3F74"/>
    <w:rsid w:val="000E3F7D"/>
    <w:rsid w:val="000E41B1"/>
    <w:rsid w:val="000E428A"/>
    <w:rsid w:val="000E42C7"/>
    <w:rsid w:val="000E42E5"/>
    <w:rsid w:val="000E4629"/>
    <w:rsid w:val="000E469C"/>
    <w:rsid w:val="000E471B"/>
    <w:rsid w:val="000E4768"/>
    <w:rsid w:val="000E48AA"/>
    <w:rsid w:val="000E4B3F"/>
    <w:rsid w:val="000E4BAB"/>
    <w:rsid w:val="000E4ED3"/>
    <w:rsid w:val="000E4F96"/>
    <w:rsid w:val="000E534E"/>
    <w:rsid w:val="000E53CA"/>
    <w:rsid w:val="000E542E"/>
    <w:rsid w:val="000E55C7"/>
    <w:rsid w:val="000E561C"/>
    <w:rsid w:val="000E5673"/>
    <w:rsid w:val="000E5B80"/>
    <w:rsid w:val="000E5B81"/>
    <w:rsid w:val="000E5BB0"/>
    <w:rsid w:val="000E5E08"/>
    <w:rsid w:val="000E5F16"/>
    <w:rsid w:val="000E5F6E"/>
    <w:rsid w:val="000E5FA9"/>
    <w:rsid w:val="000E63A3"/>
    <w:rsid w:val="000E6434"/>
    <w:rsid w:val="000E64DE"/>
    <w:rsid w:val="000E6BAB"/>
    <w:rsid w:val="000E6C21"/>
    <w:rsid w:val="000E7159"/>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D5"/>
    <w:rsid w:val="000F58D9"/>
    <w:rsid w:val="000F5B9E"/>
    <w:rsid w:val="000F5BE1"/>
    <w:rsid w:val="000F5C8D"/>
    <w:rsid w:val="000F628E"/>
    <w:rsid w:val="000F62FB"/>
    <w:rsid w:val="000F64C8"/>
    <w:rsid w:val="000F6698"/>
    <w:rsid w:val="000F6E9B"/>
    <w:rsid w:val="000F71D0"/>
    <w:rsid w:val="000F72BF"/>
    <w:rsid w:val="000F731E"/>
    <w:rsid w:val="000F73F1"/>
    <w:rsid w:val="000F75EA"/>
    <w:rsid w:val="000F761D"/>
    <w:rsid w:val="000F78A0"/>
    <w:rsid w:val="000F7D04"/>
    <w:rsid w:val="00100001"/>
    <w:rsid w:val="001001CE"/>
    <w:rsid w:val="00100221"/>
    <w:rsid w:val="001003FB"/>
    <w:rsid w:val="0010040A"/>
    <w:rsid w:val="00100505"/>
    <w:rsid w:val="001005AB"/>
    <w:rsid w:val="001005B4"/>
    <w:rsid w:val="00100651"/>
    <w:rsid w:val="001009E1"/>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9E"/>
    <w:rsid w:val="00103D77"/>
    <w:rsid w:val="00103D79"/>
    <w:rsid w:val="00104239"/>
    <w:rsid w:val="001042B4"/>
    <w:rsid w:val="00104662"/>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304"/>
    <w:rsid w:val="00107507"/>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D19"/>
    <w:rsid w:val="00111E0F"/>
    <w:rsid w:val="001120FC"/>
    <w:rsid w:val="00112134"/>
    <w:rsid w:val="00112686"/>
    <w:rsid w:val="001128A8"/>
    <w:rsid w:val="0011294C"/>
    <w:rsid w:val="00112A60"/>
    <w:rsid w:val="00112D22"/>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F40"/>
    <w:rsid w:val="00113FB9"/>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68"/>
    <w:rsid w:val="00121F6C"/>
    <w:rsid w:val="00122016"/>
    <w:rsid w:val="00122412"/>
    <w:rsid w:val="00122469"/>
    <w:rsid w:val="0012248C"/>
    <w:rsid w:val="00122994"/>
    <w:rsid w:val="00122A32"/>
    <w:rsid w:val="00122ABA"/>
    <w:rsid w:val="00122CB2"/>
    <w:rsid w:val="00122E59"/>
    <w:rsid w:val="00122F31"/>
    <w:rsid w:val="00122F32"/>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768"/>
    <w:rsid w:val="00125940"/>
    <w:rsid w:val="00125B3D"/>
    <w:rsid w:val="00125C01"/>
    <w:rsid w:val="00125CA4"/>
    <w:rsid w:val="00125D52"/>
    <w:rsid w:val="00125EAB"/>
    <w:rsid w:val="00125ED7"/>
    <w:rsid w:val="00125F0C"/>
    <w:rsid w:val="0012601C"/>
    <w:rsid w:val="00126537"/>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CC"/>
    <w:rsid w:val="00131056"/>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85"/>
    <w:rsid w:val="00141464"/>
    <w:rsid w:val="001414DA"/>
    <w:rsid w:val="00141640"/>
    <w:rsid w:val="00141757"/>
    <w:rsid w:val="00141854"/>
    <w:rsid w:val="00141A86"/>
    <w:rsid w:val="00141ABB"/>
    <w:rsid w:val="00141AC2"/>
    <w:rsid w:val="00141B8E"/>
    <w:rsid w:val="00141D50"/>
    <w:rsid w:val="00141DC1"/>
    <w:rsid w:val="0014211F"/>
    <w:rsid w:val="00142146"/>
    <w:rsid w:val="001421D0"/>
    <w:rsid w:val="001421D7"/>
    <w:rsid w:val="0014227B"/>
    <w:rsid w:val="0014260C"/>
    <w:rsid w:val="001426D9"/>
    <w:rsid w:val="00142822"/>
    <w:rsid w:val="0014291F"/>
    <w:rsid w:val="00142B77"/>
    <w:rsid w:val="00142CEA"/>
    <w:rsid w:val="00142F28"/>
    <w:rsid w:val="00142FB2"/>
    <w:rsid w:val="001430EB"/>
    <w:rsid w:val="00143364"/>
    <w:rsid w:val="0014342E"/>
    <w:rsid w:val="00143621"/>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8D9"/>
    <w:rsid w:val="001518DC"/>
    <w:rsid w:val="00151943"/>
    <w:rsid w:val="00151B12"/>
    <w:rsid w:val="00151BB2"/>
    <w:rsid w:val="00151D31"/>
    <w:rsid w:val="00152114"/>
    <w:rsid w:val="00152528"/>
    <w:rsid w:val="001525A2"/>
    <w:rsid w:val="00152635"/>
    <w:rsid w:val="00152656"/>
    <w:rsid w:val="001527CE"/>
    <w:rsid w:val="001528AA"/>
    <w:rsid w:val="00152BC3"/>
    <w:rsid w:val="00152C79"/>
    <w:rsid w:val="00152CD0"/>
    <w:rsid w:val="00152D8E"/>
    <w:rsid w:val="00152E4E"/>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D9"/>
    <w:rsid w:val="00155DE7"/>
    <w:rsid w:val="0015605F"/>
    <w:rsid w:val="001560A4"/>
    <w:rsid w:val="001562C6"/>
    <w:rsid w:val="0015641C"/>
    <w:rsid w:val="00156664"/>
    <w:rsid w:val="0015696B"/>
    <w:rsid w:val="00156977"/>
    <w:rsid w:val="00156B5A"/>
    <w:rsid w:val="00156CCB"/>
    <w:rsid w:val="00156EF4"/>
    <w:rsid w:val="0015708E"/>
    <w:rsid w:val="001572AC"/>
    <w:rsid w:val="0015779A"/>
    <w:rsid w:val="00157A72"/>
    <w:rsid w:val="00157A73"/>
    <w:rsid w:val="00157BD9"/>
    <w:rsid w:val="00157E43"/>
    <w:rsid w:val="00157EAF"/>
    <w:rsid w:val="00157FCA"/>
    <w:rsid w:val="00160234"/>
    <w:rsid w:val="0016024C"/>
    <w:rsid w:val="0016025C"/>
    <w:rsid w:val="001602CA"/>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925"/>
    <w:rsid w:val="00162A86"/>
    <w:rsid w:val="001630C9"/>
    <w:rsid w:val="001631C7"/>
    <w:rsid w:val="0016323B"/>
    <w:rsid w:val="0016331D"/>
    <w:rsid w:val="0016332B"/>
    <w:rsid w:val="00163436"/>
    <w:rsid w:val="00163501"/>
    <w:rsid w:val="00163627"/>
    <w:rsid w:val="00163C25"/>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583"/>
    <w:rsid w:val="0017268A"/>
    <w:rsid w:val="0017278D"/>
    <w:rsid w:val="001727BD"/>
    <w:rsid w:val="00172844"/>
    <w:rsid w:val="00172933"/>
    <w:rsid w:val="00172C1C"/>
    <w:rsid w:val="00172D47"/>
    <w:rsid w:val="00172D8C"/>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D9"/>
    <w:rsid w:val="00177DFF"/>
    <w:rsid w:val="00177F44"/>
    <w:rsid w:val="001800C6"/>
    <w:rsid w:val="001801A8"/>
    <w:rsid w:val="001801E1"/>
    <w:rsid w:val="00180325"/>
    <w:rsid w:val="00180604"/>
    <w:rsid w:val="001808AF"/>
    <w:rsid w:val="00180A49"/>
    <w:rsid w:val="00180B81"/>
    <w:rsid w:val="00180BDA"/>
    <w:rsid w:val="00180C9B"/>
    <w:rsid w:val="00180CB0"/>
    <w:rsid w:val="00180CEE"/>
    <w:rsid w:val="00180E06"/>
    <w:rsid w:val="00180F27"/>
    <w:rsid w:val="00180F33"/>
    <w:rsid w:val="00180FE1"/>
    <w:rsid w:val="00181114"/>
    <w:rsid w:val="00181187"/>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693"/>
    <w:rsid w:val="0018573F"/>
    <w:rsid w:val="0018582B"/>
    <w:rsid w:val="00185864"/>
    <w:rsid w:val="001858D2"/>
    <w:rsid w:val="00185B5F"/>
    <w:rsid w:val="00185BA8"/>
    <w:rsid w:val="00186251"/>
    <w:rsid w:val="00186370"/>
    <w:rsid w:val="0018669D"/>
    <w:rsid w:val="001866D7"/>
    <w:rsid w:val="0018679D"/>
    <w:rsid w:val="00186BF0"/>
    <w:rsid w:val="00186C33"/>
    <w:rsid w:val="00186DEA"/>
    <w:rsid w:val="00186E18"/>
    <w:rsid w:val="001871A1"/>
    <w:rsid w:val="0018727A"/>
    <w:rsid w:val="001872EF"/>
    <w:rsid w:val="001874B9"/>
    <w:rsid w:val="001877B0"/>
    <w:rsid w:val="00187AA2"/>
    <w:rsid w:val="00187ACF"/>
    <w:rsid w:val="00187CCC"/>
    <w:rsid w:val="00187D84"/>
    <w:rsid w:val="00187F78"/>
    <w:rsid w:val="0019013F"/>
    <w:rsid w:val="00190150"/>
    <w:rsid w:val="0019017B"/>
    <w:rsid w:val="001901BF"/>
    <w:rsid w:val="001902E7"/>
    <w:rsid w:val="001906B9"/>
    <w:rsid w:val="001907C4"/>
    <w:rsid w:val="0019080B"/>
    <w:rsid w:val="0019080D"/>
    <w:rsid w:val="00190965"/>
    <w:rsid w:val="00190B72"/>
    <w:rsid w:val="00190CC9"/>
    <w:rsid w:val="00190F58"/>
    <w:rsid w:val="00190FC2"/>
    <w:rsid w:val="00191002"/>
    <w:rsid w:val="001910B6"/>
    <w:rsid w:val="0019117B"/>
    <w:rsid w:val="00191422"/>
    <w:rsid w:val="00191482"/>
    <w:rsid w:val="00191517"/>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56"/>
    <w:rsid w:val="00193DFD"/>
    <w:rsid w:val="00193FB1"/>
    <w:rsid w:val="00194098"/>
    <w:rsid w:val="0019423B"/>
    <w:rsid w:val="00194644"/>
    <w:rsid w:val="001946C1"/>
    <w:rsid w:val="00194C1A"/>
    <w:rsid w:val="00194C1C"/>
    <w:rsid w:val="00194E0C"/>
    <w:rsid w:val="0019511A"/>
    <w:rsid w:val="001953AF"/>
    <w:rsid w:val="001954D3"/>
    <w:rsid w:val="0019553D"/>
    <w:rsid w:val="00195880"/>
    <w:rsid w:val="00195B13"/>
    <w:rsid w:val="00195B1E"/>
    <w:rsid w:val="00195C4B"/>
    <w:rsid w:val="00195CE9"/>
    <w:rsid w:val="00195DCC"/>
    <w:rsid w:val="00195E97"/>
    <w:rsid w:val="00195EC8"/>
    <w:rsid w:val="00195F35"/>
    <w:rsid w:val="0019606D"/>
    <w:rsid w:val="001961BD"/>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A3E"/>
    <w:rsid w:val="00197B2C"/>
    <w:rsid w:val="00197BDB"/>
    <w:rsid w:val="00197BDC"/>
    <w:rsid w:val="00197BF5"/>
    <w:rsid w:val="00197D04"/>
    <w:rsid w:val="00197FD2"/>
    <w:rsid w:val="00197FE9"/>
    <w:rsid w:val="001A001D"/>
    <w:rsid w:val="001A00CB"/>
    <w:rsid w:val="001A0275"/>
    <w:rsid w:val="001A0457"/>
    <w:rsid w:val="001A0556"/>
    <w:rsid w:val="001A0669"/>
    <w:rsid w:val="001A06FA"/>
    <w:rsid w:val="001A093E"/>
    <w:rsid w:val="001A0980"/>
    <w:rsid w:val="001A0B01"/>
    <w:rsid w:val="001A0B72"/>
    <w:rsid w:val="001A0F32"/>
    <w:rsid w:val="001A11B4"/>
    <w:rsid w:val="001A133D"/>
    <w:rsid w:val="001A151C"/>
    <w:rsid w:val="001A1613"/>
    <w:rsid w:val="001A181F"/>
    <w:rsid w:val="001A19DB"/>
    <w:rsid w:val="001A1CCE"/>
    <w:rsid w:val="001A1CFE"/>
    <w:rsid w:val="001A2279"/>
    <w:rsid w:val="001A233D"/>
    <w:rsid w:val="001A245F"/>
    <w:rsid w:val="001A264C"/>
    <w:rsid w:val="001A274A"/>
    <w:rsid w:val="001A2975"/>
    <w:rsid w:val="001A29E7"/>
    <w:rsid w:val="001A2B2B"/>
    <w:rsid w:val="001A2BFE"/>
    <w:rsid w:val="001A2C5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4C3"/>
    <w:rsid w:val="001A44F2"/>
    <w:rsid w:val="001A45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70A0"/>
    <w:rsid w:val="001A7118"/>
    <w:rsid w:val="001A71B5"/>
    <w:rsid w:val="001A727B"/>
    <w:rsid w:val="001A742B"/>
    <w:rsid w:val="001A75C5"/>
    <w:rsid w:val="001A75EE"/>
    <w:rsid w:val="001A76E4"/>
    <w:rsid w:val="001A788C"/>
    <w:rsid w:val="001A78CE"/>
    <w:rsid w:val="001A79D8"/>
    <w:rsid w:val="001A7D4F"/>
    <w:rsid w:val="001B02A2"/>
    <w:rsid w:val="001B03B7"/>
    <w:rsid w:val="001B03BF"/>
    <w:rsid w:val="001B07CA"/>
    <w:rsid w:val="001B09AD"/>
    <w:rsid w:val="001B0A86"/>
    <w:rsid w:val="001B0BF3"/>
    <w:rsid w:val="001B0D07"/>
    <w:rsid w:val="001B1900"/>
    <w:rsid w:val="001B190A"/>
    <w:rsid w:val="001B1D92"/>
    <w:rsid w:val="001B1E1C"/>
    <w:rsid w:val="001B1F78"/>
    <w:rsid w:val="001B24F8"/>
    <w:rsid w:val="001B25E0"/>
    <w:rsid w:val="001B2789"/>
    <w:rsid w:val="001B27A0"/>
    <w:rsid w:val="001B2958"/>
    <w:rsid w:val="001B29A5"/>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C4"/>
    <w:rsid w:val="001B471D"/>
    <w:rsid w:val="001B4DBE"/>
    <w:rsid w:val="001B4FDA"/>
    <w:rsid w:val="001B510C"/>
    <w:rsid w:val="001B5219"/>
    <w:rsid w:val="001B5455"/>
    <w:rsid w:val="001B54D8"/>
    <w:rsid w:val="001B5525"/>
    <w:rsid w:val="001B5666"/>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F16"/>
    <w:rsid w:val="001C0056"/>
    <w:rsid w:val="001C00BD"/>
    <w:rsid w:val="001C01B7"/>
    <w:rsid w:val="001C0344"/>
    <w:rsid w:val="001C04E2"/>
    <w:rsid w:val="001C0B27"/>
    <w:rsid w:val="001C0BC4"/>
    <w:rsid w:val="001C0FF8"/>
    <w:rsid w:val="001C115E"/>
    <w:rsid w:val="001C1279"/>
    <w:rsid w:val="001C13DA"/>
    <w:rsid w:val="001C149E"/>
    <w:rsid w:val="001C1A97"/>
    <w:rsid w:val="001C1BF8"/>
    <w:rsid w:val="001C1C48"/>
    <w:rsid w:val="001C1EF4"/>
    <w:rsid w:val="001C2034"/>
    <w:rsid w:val="001C2176"/>
    <w:rsid w:val="001C235F"/>
    <w:rsid w:val="001C2470"/>
    <w:rsid w:val="001C2710"/>
    <w:rsid w:val="001C288F"/>
    <w:rsid w:val="001C2911"/>
    <w:rsid w:val="001C2955"/>
    <w:rsid w:val="001C2BA1"/>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9E8"/>
    <w:rsid w:val="001C4CB6"/>
    <w:rsid w:val="001C4D23"/>
    <w:rsid w:val="001C4D28"/>
    <w:rsid w:val="001C4E89"/>
    <w:rsid w:val="001C4EDA"/>
    <w:rsid w:val="001C4F0D"/>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816"/>
    <w:rsid w:val="001C686D"/>
    <w:rsid w:val="001C68F0"/>
    <w:rsid w:val="001C6A1B"/>
    <w:rsid w:val="001C6CAC"/>
    <w:rsid w:val="001C6E72"/>
    <w:rsid w:val="001C7003"/>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8D"/>
    <w:rsid w:val="001D029C"/>
    <w:rsid w:val="001D05E3"/>
    <w:rsid w:val="001D074A"/>
    <w:rsid w:val="001D080A"/>
    <w:rsid w:val="001D096F"/>
    <w:rsid w:val="001D098F"/>
    <w:rsid w:val="001D0CA3"/>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EAB"/>
    <w:rsid w:val="001D1F84"/>
    <w:rsid w:val="001D2029"/>
    <w:rsid w:val="001D23A1"/>
    <w:rsid w:val="001D23EA"/>
    <w:rsid w:val="001D24C2"/>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B84"/>
    <w:rsid w:val="001D3BBA"/>
    <w:rsid w:val="001D3C33"/>
    <w:rsid w:val="001D3CC4"/>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E008D"/>
    <w:rsid w:val="001E085D"/>
    <w:rsid w:val="001E099B"/>
    <w:rsid w:val="001E09C0"/>
    <w:rsid w:val="001E0AB3"/>
    <w:rsid w:val="001E0B8A"/>
    <w:rsid w:val="001E1051"/>
    <w:rsid w:val="001E18B4"/>
    <w:rsid w:val="001E19F7"/>
    <w:rsid w:val="001E19FF"/>
    <w:rsid w:val="001E1B0B"/>
    <w:rsid w:val="001E1B27"/>
    <w:rsid w:val="001E1CA1"/>
    <w:rsid w:val="001E1CAC"/>
    <w:rsid w:val="001E1D43"/>
    <w:rsid w:val="001E213B"/>
    <w:rsid w:val="001E24BF"/>
    <w:rsid w:val="001E2756"/>
    <w:rsid w:val="001E27FE"/>
    <w:rsid w:val="001E2A1F"/>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911"/>
    <w:rsid w:val="001E4997"/>
    <w:rsid w:val="001E4CFB"/>
    <w:rsid w:val="001E4EB7"/>
    <w:rsid w:val="001E5085"/>
    <w:rsid w:val="001E5220"/>
    <w:rsid w:val="001E5252"/>
    <w:rsid w:val="001E5323"/>
    <w:rsid w:val="001E5609"/>
    <w:rsid w:val="001E562C"/>
    <w:rsid w:val="001E56FA"/>
    <w:rsid w:val="001E58A3"/>
    <w:rsid w:val="001E59F8"/>
    <w:rsid w:val="001E5AF0"/>
    <w:rsid w:val="001E5DE6"/>
    <w:rsid w:val="001E5F84"/>
    <w:rsid w:val="001E6178"/>
    <w:rsid w:val="001E62CF"/>
    <w:rsid w:val="001E62FF"/>
    <w:rsid w:val="001E6733"/>
    <w:rsid w:val="001E696D"/>
    <w:rsid w:val="001E6AB8"/>
    <w:rsid w:val="001E6CD5"/>
    <w:rsid w:val="001E6CED"/>
    <w:rsid w:val="001E6F9B"/>
    <w:rsid w:val="001E7352"/>
    <w:rsid w:val="001E73E5"/>
    <w:rsid w:val="001E7830"/>
    <w:rsid w:val="001E7852"/>
    <w:rsid w:val="001E7898"/>
    <w:rsid w:val="001E790A"/>
    <w:rsid w:val="001E795E"/>
    <w:rsid w:val="001E799E"/>
    <w:rsid w:val="001E7B2D"/>
    <w:rsid w:val="001E7BFF"/>
    <w:rsid w:val="001E7E2B"/>
    <w:rsid w:val="001E7F5F"/>
    <w:rsid w:val="001F00A4"/>
    <w:rsid w:val="001F010F"/>
    <w:rsid w:val="001F014F"/>
    <w:rsid w:val="001F01BF"/>
    <w:rsid w:val="001F02FA"/>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300E"/>
    <w:rsid w:val="001F339B"/>
    <w:rsid w:val="001F3524"/>
    <w:rsid w:val="001F369E"/>
    <w:rsid w:val="001F38A3"/>
    <w:rsid w:val="001F3949"/>
    <w:rsid w:val="001F3AB8"/>
    <w:rsid w:val="001F3C10"/>
    <w:rsid w:val="001F3CF3"/>
    <w:rsid w:val="001F3FCA"/>
    <w:rsid w:val="001F44BD"/>
    <w:rsid w:val="001F47EF"/>
    <w:rsid w:val="001F4859"/>
    <w:rsid w:val="001F4893"/>
    <w:rsid w:val="001F4B5B"/>
    <w:rsid w:val="001F4D40"/>
    <w:rsid w:val="001F4F6A"/>
    <w:rsid w:val="001F505C"/>
    <w:rsid w:val="001F50BB"/>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938"/>
    <w:rsid w:val="001F6BAE"/>
    <w:rsid w:val="001F6CCE"/>
    <w:rsid w:val="001F6DC8"/>
    <w:rsid w:val="001F7219"/>
    <w:rsid w:val="001F7319"/>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B41"/>
    <w:rsid w:val="00201BF5"/>
    <w:rsid w:val="00201D35"/>
    <w:rsid w:val="00201E47"/>
    <w:rsid w:val="00201EB1"/>
    <w:rsid w:val="0020210B"/>
    <w:rsid w:val="002021E9"/>
    <w:rsid w:val="0020224D"/>
    <w:rsid w:val="00202300"/>
    <w:rsid w:val="00202359"/>
    <w:rsid w:val="00202400"/>
    <w:rsid w:val="00202461"/>
    <w:rsid w:val="0020252D"/>
    <w:rsid w:val="00202619"/>
    <w:rsid w:val="002027B7"/>
    <w:rsid w:val="00202CC0"/>
    <w:rsid w:val="00202D6C"/>
    <w:rsid w:val="00202E8E"/>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AC"/>
    <w:rsid w:val="002043BA"/>
    <w:rsid w:val="002046D0"/>
    <w:rsid w:val="002046DB"/>
    <w:rsid w:val="00204740"/>
    <w:rsid w:val="00204847"/>
    <w:rsid w:val="00204B36"/>
    <w:rsid w:val="00204BA9"/>
    <w:rsid w:val="00204F95"/>
    <w:rsid w:val="00204FBA"/>
    <w:rsid w:val="0020508E"/>
    <w:rsid w:val="0020540C"/>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DC"/>
    <w:rsid w:val="00207DFE"/>
    <w:rsid w:val="00207F70"/>
    <w:rsid w:val="00210151"/>
    <w:rsid w:val="002101EC"/>
    <w:rsid w:val="00210214"/>
    <w:rsid w:val="00210242"/>
    <w:rsid w:val="00210320"/>
    <w:rsid w:val="0021040D"/>
    <w:rsid w:val="00210504"/>
    <w:rsid w:val="00210682"/>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94F"/>
    <w:rsid w:val="0021298C"/>
    <w:rsid w:val="00212A9D"/>
    <w:rsid w:val="00212B22"/>
    <w:rsid w:val="00212C47"/>
    <w:rsid w:val="00212CD2"/>
    <w:rsid w:val="0021312A"/>
    <w:rsid w:val="0021332F"/>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BFA"/>
    <w:rsid w:val="00214C34"/>
    <w:rsid w:val="00214DDD"/>
    <w:rsid w:val="002151C8"/>
    <w:rsid w:val="00215217"/>
    <w:rsid w:val="002153E2"/>
    <w:rsid w:val="00215420"/>
    <w:rsid w:val="0021549F"/>
    <w:rsid w:val="0021555D"/>
    <w:rsid w:val="002157BD"/>
    <w:rsid w:val="00215BD4"/>
    <w:rsid w:val="00215BF9"/>
    <w:rsid w:val="00215C3C"/>
    <w:rsid w:val="00215C8D"/>
    <w:rsid w:val="00215E13"/>
    <w:rsid w:val="00215F46"/>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F4A"/>
    <w:rsid w:val="0022004E"/>
    <w:rsid w:val="0022028F"/>
    <w:rsid w:val="002202AB"/>
    <w:rsid w:val="00220AE4"/>
    <w:rsid w:val="00220B19"/>
    <w:rsid w:val="00220B9E"/>
    <w:rsid w:val="00220CF0"/>
    <w:rsid w:val="00220D2B"/>
    <w:rsid w:val="00220D4D"/>
    <w:rsid w:val="00220DAD"/>
    <w:rsid w:val="00220EB1"/>
    <w:rsid w:val="002210AD"/>
    <w:rsid w:val="002210B3"/>
    <w:rsid w:val="00221423"/>
    <w:rsid w:val="002214C5"/>
    <w:rsid w:val="00221548"/>
    <w:rsid w:val="00221920"/>
    <w:rsid w:val="00221D1E"/>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EEE"/>
    <w:rsid w:val="00224356"/>
    <w:rsid w:val="00224375"/>
    <w:rsid w:val="00224450"/>
    <w:rsid w:val="0022482A"/>
    <w:rsid w:val="002249DA"/>
    <w:rsid w:val="00224B64"/>
    <w:rsid w:val="00224C18"/>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11F"/>
    <w:rsid w:val="002274BB"/>
    <w:rsid w:val="002274E5"/>
    <w:rsid w:val="002276E8"/>
    <w:rsid w:val="00227B9E"/>
    <w:rsid w:val="00227C7D"/>
    <w:rsid w:val="002302DB"/>
    <w:rsid w:val="00230370"/>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D"/>
    <w:rsid w:val="00231E3A"/>
    <w:rsid w:val="0023222B"/>
    <w:rsid w:val="0023247D"/>
    <w:rsid w:val="00232543"/>
    <w:rsid w:val="0023273E"/>
    <w:rsid w:val="00232F09"/>
    <w:rsid w:val="002333CB"/>
    <w:rsid w:val="002334BF"/>
    <w:rsid w:val="00233564"/>
    <w:rsid w:val="0023389B"/>
    <w:rsid w:val="002338E4"/>
    <w:rsid w:val="002339AA"/>
    <w:rsid w:val="00233BAD"/>
    <w:rsid w:val="00233E9D"/>
    <w:rsid w:val="00233FA5"/>
    <w:rsid w:val="00234095"/>
    <w:rsid w:val="002342DD"/>
    <w:rsid w:val="002344A0"/>
    <w:rsid w:val="002349A9"/>
    <w:rsid w:val="00234B22"/>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BF"/>
    <w:rsid w:val="00241467"/>
    <w:rsid w:val="002416DE"/>
    <w:rsid w:val="00241C61"/>
    <w:rsid w:val="00241EA1"/>
    <w:rsid w:val="00241F0B"/>
    <w:rsid w:val="002421B4"/>
    <w:rsid w:val="00242502"/>
    <w:rsid w:val="00242572"/>
    <w:rsid w:val="00242794"/>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A81"/>
    <w:rsid w:val="00244DD6"/>
    <w:rsid w:val="00244E37"/>
    <w:rsid w:val="00244E7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43C"/>
    <w:rsid w:val="00246989"/>
    <w:rsid w:val="00246A67"/>
    <w:rsid w:val="00246A7B"/>
    <w:rsid w:val="00246D73"/>
    <w:rsid w:val="00247110"/>
    <w:rsid w:val="0024744C"/>
    <w:rsid w:val="00247647"/>
    <w:rsid w:val="00247810"/>
    <w:rsid w:val="00247E0B"/>
    <w:rsid w:val="00247E78"/>
    <w:rsid w:val="00247FD5"/>
    <w:rsid w:val="002501B0"/>
    <w:rsid w:val="00250217"/>
    <w:rsid w:val="002503F2"/>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D7"/>
    <w:rsid w:val="00257568"/>
    <w:rsid w:val="002575FA"/>
    <w:rsid w:val="002577AB"/>
    <w:rsid w:val="00257A38"/>
    <w:rsid w:val="00257BF3"/>
    <w:rsid w:val="00257C26"/>
    <w:rsid w:val="00257CCA"/>
    <w:rsid w:val="00257D8C"/>
    <w:rsid w:val="00260060"/>
    <w:rsid w:val="002602D4"/>
    <w:rsid w:val="002603CF"/>
    <w:rsid w:val="002605CB"/>
    <w:rsid w:val="0026060C"/>
    <w:rsid w:val="0026066B"/>
    <w:rsid w:val="00260794"/>
    <w:rsid w:val="00260811"/>
    <w:rsid w:val="002609BD"/>
    <w:rsid w:val="00260A76"/>
    <w:rsid w:val="00260DBF"/>
    <w:rsid w:val="00260DC3"/>
    <w:rsid w:val="002610C6"/>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85D"/>
    <w:rsid w:val="00263C97"/>
    <w:rsid w:val="00263CEB"/>
    <w:rsid w:val="00263D32"/>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780"/>
    <w:rsid w:val="00265B3B"/>
    <w:rsid w:val="00265D91"/>
    <w:rsid w:val="00265E6D"/>
    <w:rsid w:val="00265EFA"/>
    <w:rsid w:val="0026622E"/>
    <w:rsid w:val="002663CB"/>
    <w:rsid w:val="0026661C"/>
    <w:rsid w:val="002666C4"/>
    <w:rsid w:val="00266701"/>
    <w:rsid w:val="00266813"/>
    <w:rsid w:val="00266A0F"/>
    <w:rsid w:val="00266E6B"/>
    <w:rsid w:val="00266F07"/>
    <w:rsid w:val="00266FFD"/>
    <w:rsid w:val="0026705F"/>
    <w:rsid w:val="00267592"/>
    <w:rsid w:val="002677AA"/>
    <w:rsid w:val="00267806"/>
    <w:rsid w:val="00267835"/>
    <w:rsid w:val="00267AD1"/>
    <w:rsid w:val="00267B3A"/>
    <w:rsid w:val="00267DBA"/>
    <w:rsid w:val="00267DBF"/>
    <w:rsid w:val="002701A0"/>
    <w:rsid w:val="002702BF"/>
    <w:rsid w:val="00270489"/>
    <w:rsid w:val="00270506"/>
    <w:rsid w:val="00270513"/>
    <w:rsid w:val="00270549"/>
    <w:rsid w:val="002706D9"/>
    <w:rsid w:val="00270E42"/>
    <w:rsid w:val="00270FAC"/>
    <w:rsid w:val="00271179"/>
    <w:rsid w:val="0027121D"/>
    <w:rsid w:val="002712D1"/>
    <w:rsid w:val="002712D5"/>
    <w:rsid w:val="00271519"/>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F5"/>
    <w:rsid w:val="0027359C"/>
    <w:rsid w:val="002735E0"/>
    <w:rsid w:val="002735F7"/>
    <w:rsid w:val="002736AB"/>
    <w:rsid w:val="002736AE"/>
    <w:rsid w:val="002737E3"/>
    <w:rsid w:val="00273952"/>
    <w:rsid w:val="00273AA1"/>
    <w:rsid w:val="00273C79"/>
    <w:rsid w:val="00273CB7"/>
    <w:rsid w:val="00273CDC"/>
    <w:rsid w:val="00274054"/>
    <w:rsid w:val="002740DF"/>
    <w:rsid w:val="00274641"/>
    <w:rsid w:val="002747EF"/>
    <w:rsid w:val="002748EB"/>
    <w:rsid w:val="00274A18"/>
    <w:rsid w:val="00274A2F"/>
    <w:rsid w:val="00274CA9"/>
    <w:rsid w:val="00274F08"/>
    <w:rsid w:val="00274FDD"/>
    <w:rsid w:val="00275037"/>
    <w:rsid w:val="00275068"/>
    <w:rsid w:val="0027513F"/>
    <w:rsid w:val="0027526D"/>
    <w:rsid w:val="002752F9"/>
    <w:rsid w:val="00275303"/>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607"/>
    <w:rsid w:val="00281DCD"/>
    <w:rsid w:val="00281F30"/>
    <w:rsid w:val="00281FAD"/>
    <w:rsid w:val="002821A6"/>
    <w:rsid w:val="00282534"/>
    <w:rsid w:val="0028253D"/>
    <w:rsid w:val="00282786"/>
    <w:rsid w:val="00282907"/>
    <w:rsid w:val="00282937"/>
    <w:rsid w:val="00282B4C"/>
    <w:rsid w:val="00282CDB"/>
    <w:rsid w:val="00282E9D"/>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BE"/>
    <w:rsid w:val="00286E79"/>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FD"/>
    <w:rsid w:val="00290E00"/>
    <w:rsid w:val="00290FFD"/>
    <w:rsid w:val="0029116A"/>
    <w:rsid w:val="002911A8"/>
    <w:rsid w:val="002911B3"/>
    <w:rsid w:val="002912F0"/>
    <w:rsid w:val="00291332"/>
    <w:rsid w:val="00291416"/>
    <w:rsid w:val="00291567"/>
    <w:rsid w:val="002916CD"/>
    <w:rsid w:val="002917A4"/>
    <w:rsid w:val="00291832"/>
    <w:rsid w:val="00291863"/>
    <w:rsid w:val="00291CFC"/>
    <w:rsid w:val="00291EE5"/>
    <w:rsid w:val="00291FE8"/>
    <w:rsid w:val="00291FED"/>
    <w:rsid w:val="0029201F"/>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334"/>
    <w:rsid w:val="0029533C"/>
    <w:rsid w:val="00295484"/>
    <w:rsid w:val="00295560"/>
    <w:rsid w:val="00295733"/>
    <w:rsid w:val="002959A0"/>
    <w:rsid w:val="00295B3F"/>
    <w:rsid w:val="00295E41"/>
    <w:rsid w:val="00296077"/>
    <w:rsid w:val="002960A2"/>
    <w:rsid w:val="002964AD"/>
    <w:rsid w:val="00296712"/>
    <w:rsid w:val="00296A03"/>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E29"/>
    <w:rsid w:val="002A0E5F"/>
    <w:rsid w:val="002A0F39"/>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ADD"/>
    <w:rsid w:val="002A2C03"/>
    <w:rsid w:val="002A2CF2"/>
    <w:rsid w:val="002A2F10"/>
    <w:rsid w:val="002A2FC6"/>
    <w:rsid w:val="002A31BF"/>
    <w:rsid w:val="002A34B5"/>
    <w:rsid w:val="002A352B"/>
    <w:rsid w:val="002A360E"/>
    <w:rsid w:val="002A38FC"/>
    <w:rsid w:val="002A39E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086"/>
    <w:rsid w:val="002A532C"/>
    <w:rsid w:val="002A5538"/>
    <w:rsid w:val="002A555C"/>
    <w:rsid w:val="002A5985"/>
    <w:rsid w:val="002A5AEC"/>
    <w:rsid w:val="002A5B66"/>
    <w:rsid w:val="002A5C10"/>
    <w:rsid w:val="002A5E3B"/>
    <w:rsid w:val="002A5E85"/>
    <w:rsid w:val="002A5EC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E01"/>
    <w:rsid w:val="002B2E69"/>
    <w:rsid w:val="002B2F28"/>
    <w:rsid w:val="002B3012"/>
    <w:rsid w:val="002B3137"/>
    <w:rsid w:val="002B3168"/>
    <w:rsid w:val="002B370D"/>
    <w:rsid w:val="002B3920"/>
    <w:rsid w:val="002B3A13"/>
    <w:rsid w:val="002B3A93"/>
    <w:rsid w:val="002B3B16"/>
    <w:rsid w:val="002B3BC2"/>
    <w:rsid w:val="002B406E"/>
    <w:rsid w:val="002B4085"/>
    <w:rsid w:val="002B40EF"/>
    <w:rsid w:val="002B4223"/>
    <w:rsid w:val="002B42A6"/>
    <w:rsid w:val="002B42FB"/>
    <w:rsid w:val="002B4D65"/>
    <w:rsid w:val="002B557C"/>
    <w:rsid w:val="002B563E"/>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906"/>
    <w:rsid w:val="002B699D"/>
    <w:rsid w:val="002B6B19"/>
    <w:rsid w:val="002B6BD7"/>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C0131"/>
    <w:rsid w:val="002C019A"/>
    <w:rsid w:val="002C025B"/>
    <w:rsid w:val="002C02A8"/>
    <w:rsid w:val="002C061B"/>
    <w:rsid w:val="002C06A7"/>
    <w:rsid w:val="002C07B1"/>
    <w:rsid w:val="002C08AD"/>
    <w:rsid w:val="002C09D3"/>
    <w:rsid w:val="002C0C9B"/>
    <w:rsid w:val="002C0CFF"/>
    <w:rsid w:val="002C0D1E"/>
    <w:rsid w:val="002C0E89"/>
    <w:rsid w:val="002C118D"/>
    <w:rsid w:val="002C1254"/>
    <w:rsid w:val="002C1276"/>
    <w:rsid w:val="002C1378"/>
    <w:rsid w:val="002C13ED"/>
    <w:rsid w:val="002C179C"/>
    <w:rsid w:val="002C191D"/>
    <w:rsid w:val="002C1A74"/>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FE5"/>
    <w:rsid w:val="002C3218"/>
    <w:rsid w:val="002C32A2"/>
    <w:rsid w:val="002C32C8"/>
    <w:rsid w:val="002C32F9"/>
    <w:rsid w:val="002C3332"/>
    <w:rsid w:val="002C3422"/>
    <w:rsid w:val="002C362D"/>
    <w:rsid w:val="002C37AB"/>
    <w:rsid w:val="002C3953"/>
    <w:rsid w:val="002C3D40"/>
    <w:rsid w:val="002C3DC8"/>
    <w:rsid w:val="002C3E75"/>
    <w:rsid w:val="002C3F3C"/>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58"/>
    <w:rsid w:val="002D2AA1"/>
    <w:rsid w:val="002D2B65"/>
    <w:rsid w:val="002D2B6B"/>
    <w:rsid w:val="002D2BE1"/>
    <w:rsid w:val="002D2CD2"/>
    <w:rsid w:val="002D2F94"/>
    <w:rsid w:val="002D31B2"/>
    <w:rsid w:val="002D33A4"/>
    <w:rsid w:val="002D3410"/>
    <w:rsid w:val="002D34DA"/>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6F"/>
    <w:rsid w:val="002E08D1"/>
    <w:rsid w:val="002E093C"/>
    <w:rsid w:val="002E0C71"/>
    <w:rsid w:val="002E0CD1"/>
    <w:rsid w:val="002E0ECC"/>
    <w:rsid w:val="002E11E2"/>
    <w:rsid w:val="002E1508"/>
    <w:rsid w:val="002E156D"/>
    <w:rsid w:val="002E16CA"/>
    <w:rsid w:val="002E1954"/>
    <w:rsid w:val="002E1B11"/>
    <w:rsid w:val="002E1E18"/>
    <w:rsid w:val="002E1E39"/>
    <w:rsid w:val="002E1EF3"/>
    <w:rsid w:val="002E1FDF"/>
    <w:rsid w:val="002E2055"/>
    <w:rsid w:val="002E2087"/>
    <w:rsid w:val="002E20BF"/>
    <w:rsid w:val="002E243F"/>
    <w:rsid w:val="002E26BE"/>
    <w:rsid w:val="002E2794"/>
    <w:rsid w:val="002E2804"/>
    <w:rsid w:val="002E2B20"/>
    <w:rsid w:val="002E2E3A"/>
    <w:rsid w:val="002E2F34"/>
    <w:rsid w:val="002E2FDA"/>
    <w:rsid w:val="002E304D"/>
    <w:rsid w:val="002E3107"/>
    <w:rsid w:val="002E315F"/>
    <w:rsid w:val="002E3218"/>
    <w:rsid w:val="002E32A4"/>
    <w:rsid w:val="002E39E1"/>
    <w:rsid w:val="002E3C78"/>
    <w:rsid w:val="002E3C95"/>
    <w:rsid w:val="002E406E"/>
    <w:rsid w:val="002E4122"/>
    <w:rsid w:val="002E44D1"/>
    <w:rsid w:val="002E4582"/>
    <w:rsid w:val="002E46A6"/>
    <w:rsid w:val="002E4734"/>
    <w:rsid w:val="002E4735"/>
    <w:rsid w:val="002E49DC"/>
    <w:rsid w:val="002E4A33"/>
    <w:rsid w:val="002E4C49"/>
    <w:rsid w:val="002E4D1F"/>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F1"/>
    <w:rsid w:val="002E652A"/>
    <w:rsid w:val="002E6581"/>
    <w:rsid w:val="002E65BF"/>
    <w:rsid w:val="002E66FE"/>
    <w:rsid w:val="002E686B"/>
    <w:rsid w:val="002E6C10"/>
    <w:rsid w:val="002E6C57"/>
    <w:rsid w:val="002E6D41"/>
    <w:rsid w:val="002E6F39"/>
    <w:rsid w:val="002E6F7F"/>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232"/>
    <w:rsid w:val="002F031E"/>
    <w:rsid w:val="002F0321"/>
    <w:rsid w:val="002F052A"/>
    <w:rsid w:val="002F05BA"/>
    <w:rsid w:val="002F0728"/>
    <w:rsid w:val="002F07BC"/>
    <w:rsid w:val="002F08EC"/>
    <w:rsid w:val="002F0963"/>
    <w:rsid w:val="002F0B00"/>
    <w:rsid w:val="002F0D6A"/>
    <w:rsid w:val="002F1123"/>
    <w:rsid w:val="002F124D"/>
    <w:rsid w:val="002F15B6"/>
    <w:rsid w:val="002F1C97"/>
    <w:rsid w:val="002F1DC3"/>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64C"/>
    <w:rsid w:val="002F68A5"/>
    <w:rsid w:val="002F68F4"/>
    <w:rsid w:val="002F6CB0"/>
    <w:rsid w:val="002F6DF6"/>
    <w:rsid w:val="002F6E32"/>
    <w:rsid w:val="002F714B"/>
    <w:rsid w:val="002F75D7"/>
    <w:rsid w:val="002F7610"/>
    <w:rsid w:val="002F776A"/>
    <w:rsid w:val="002F7BE9"/>
    <w:rsid w:val="002F7E70"/>
    <w:rsid w:val="003000EB"/>
    <w:rsid w:val="00300156"/>
    <w:rsid w:val="0030039F"/>
    <w:rsid w:val="0030043B"/>
    <w:rsid w:val="0030045D"/>
    <w:rsid w:val="003005E6"/>
    <w:rsid w:val="003007D5"/>
    <w:rsid w:val="00300804"/>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957"/>
    <w:rsid w:val="00301B39"/>
    <w:rsid w:val="00301D51"/>
    <w:rsid w:val="00301DD3"/>
    <w:rsid w:val="00302017"/>
    <w:rsid w:val="0030258A"/>
    <w:rsid w:val="0030265D"/>
    <w:rsid w:val="003026C3"/>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99"/>
    <w:rsid w:val="003058FA"/>
    <w:rsid w:val="003059CA"/>
    <w:rsid w:val="00305AB4"/>
    <w:rsid w:val="00305B22"/>
    <w:rsid w:val="00305D32"/>
    <w:rsid w:val="00305E76"/>
    <w:rsid w:val="00305F48"/>
    <w:rsid w:val="00306032"/>
    <w:rsid w:val="00306494"/>
    <w:rsid w:val="00306521"/>
    <w:rsid w:val="003065F6"/>
    <w:rsid w:val="00306687"/>
    <w:rsid w:val="003066A9"/>
    <w:rsid w:val="0030680B"/>
    <w:rsid w:val="00306849"/>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464"/>
    <w:rsid w:val="00310939"/>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B11"/>
    <w:rsid w:val="00311BDD"/>
    <w:rsid w:val="00311BF2"/>
    <w:rsid w:val="00311C86"/>
    <w:rsid w:val="00311C89"/>
    <w:rsid w:val="00311E88"/>
    <w:rsid w:val="00311EE1"/>
    <w:rsid w:val="0031203F"/>
    <w:rsid w:val="0031209F"/>
    <w:rsid w:val="003123BC"/>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6A3"/>
    <w:rsid w:val="003146B6"/>
    <w:rsid w:val="00314801"/>
    <w:rsid w:val="00314828"/>
    <w:rsid w:val="003148D4"/>
    <w:rsid w:val="00314954"/>
    <w:rsid w:val="00314969"/>
    <w:rsid w:val="00314B9A"/>
    <w:rsid w:val="00315119"/>
    <w:rsid w:val="003151C2"/>
    <w:rsid w:val="00315352"/>
    <w:rsid w:val="00315476"/>
    <w:rsid w:val="003154CD"/>
    <w:rsid w:val="00315766"/>
    <w:rsid w:val="00315D43"/>
    <w:rsid w:val="00315F0C"/>
    <w:rsid w:val="0031623D"/>
    <w:rsid w:val="003162EC"/>
    <w:rsid w:val="003162FC"/>
    <w:rsid w:val="003163BD"/>
    <w:rsid w:val="00316464"/>
    <w:rsid w:val="0031662F"/>
    <w:rsid w:val="00316725"/>
    <w:rsid w:val="003169E2"/>
    <w:rsid w:val="003169E9"/>
    <w:rsid w:val="00316B3D"/>
    <w:rsid w:val="00316B87"/>
    <w:rsid w:val="00316F7B"/>
    <w:rsid w:val="00317159"/>
    <w:rsid w:val="00317446"/>
    <w:rsid w:val="003175B0"/>
    <w:rsid w:val="003178FD"/>
    <w:rsid w:val="00317912"/>
    <w:rsid w:val="00317AF2"/>
    <w:rsid w:val="00317B85"/>
    <w:rsid w:val="00317D63"/>
    <w:rsid w:val="00317DEF"/>
    <w:rsid w:val="003200FC"/>
    <w:rsid w:val="0032010C"/>
    <w:rsid w:val="00320407"/>
    <w:rsid w:val="003205CD"/>
    <w:rsid w:val="0032076D"/>
    <w:rsid w:val="00320A43"/>
    <w:rsid w:val="00320CAE"/>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66E"/>
    <w:rsid w:val="0032373C"/>
    <w:rsid w:val="00323922"/>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CB"/>
    <w:rsid w:val="00332C22"/>
    <w:rsid w:val="00332DB3"/>
    <w:rsid w:val="00332DD5"/>
    <w:rsid w:val="00332F25"/>
    <w:rsid w:val="00332F39"/>
    <w:rsid w:val="003331BD"/>
    <w:rsid w:val="003331EE"/>
    <w:rsid w:val="003338AD"/>
    <w:rsid w:val="0033395E"/>
    <w:rsid w:val="00333E25"/>
    <w:rsid w:val="00333FD4"/>
    <w:rsid w:val="00333FE0"/>
    <w:rsid w:val="003342ED"/>
    <w:rsid w:val="00334652"/>
    <w:rsid w:val="00334697"/>
    <w:rsid w:val="00334925"/>
    <w:rsid w:val="0033494C"/>
    <w:rsid w:val="00334BE0"/>
    <w:rsid w:val="00334E6C"/>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AB4"/>
    <w:rsid w:val="00337B71"/>
    <w:rsid w:val="00337E2A"/>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91E"/>
    <w:rsid w:val="00342A77"/>
    <w:rsid w:val="00342C19"/>
    <w:rsid w:val="00342C23"/>
    <w:rsid w:val="00342C7F"/>
    <w:rsid w:val="003431FB"/>
    <w:rsid w:val="00343224"/>
    <w:rsid w:val="003432DE"/>
    <w:rsid w:val="00343380"/>
    <w:rsid w:val="00343421"/>
    <w:rsid w:val="003434ED"/>
    <w:rsid w:val="00343711"/>
    <w:rsid w:val="00343929"/>
    <w:rsid w:val="00343A01"/>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B30"/>
    <w:rsid w:val="00350BB9"/>
    <w:rsid w:val="00350F92"/>
    <w:rsid w:val="0035104A"/>
    <w:rsid w:val="003511A3"/>
    <w:rsid w:val="00351265"/>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10"/>
    <w:rsid w:val="0035212B"/>
    <w:rsid w:val="003524BD"/>
    <w:rsid w:val="00352589"/>
    <w:rsid w:val="003525D7"/>
    <w:rsid w:val="00352620"/>
    <w:rsid w:val="00352AE7"/>
    <w:rsid w:val="00352C3E"/>
    <w:rsid w:val="00352D5A"/>
    <w:rsid w:val="00353044"/>
    <w:rsid w:val="00353048"/>
    <w:rsid w:val="003531AF"/>
    <w:rsid w:val="00353271"/>
    <w:rsid w:val="003533A7"/>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D90"/>
    <w:rsid w:val="00355EDA"/>
    <w:rsid w:val="00355EE6"/>
    <w:rsid w:val="00355F4C"/>
    <w:rsid w:val="003560AC"/>
    <w:rsid w:val="00356441"/>
    <w:rsid w:val="0035653C"/>
    <w:rsid w:val="003565CF"/>
    <w:rsid w:val="00356873"/>
    <w:rsid w:val="00356BC9"/>
    <w:rsid w:val="00356BEE"/>
    <w:rsid w:val="00356DC9"/>
    <w:rsid w:val="00356DE1"/>
    <w:rsid w:val="00356F6C"/>
    <w:rsid w:val="00357132"/>
    <w:rsid w:val="00357381"/>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47C"/>
    <w:rsid w:val="00364489"/>
    <w:rsid w:val="003645B6"/>
    <w:rsid w:val="003646E6"/>
    <w:rsid w:val="0036473F"/>
    <w:rsid w:val="003647DD"/>
    <w:rsid w:val="00364A41"/>
    <w:rsid w:val="00364A9E"/>
    <w:rsid w:val="00364B0E"/>
    <w:rsid w:val="00364C55"/>
    <w:rsid w:val="00364E57"/>
    <w:rsid w:val="00364EAE"/>
    <w:rsid w:val="003652EC"/>
    <w:rsid w:val="0036569E"/>
    <w:rsid w:val="00365882"/>
    <w:rsid w:val="00365934"/>
    <w:rsid w:val="00365977"/>
    <w:rsid w:val="00365AE2"/>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AE"/>
    <w:rsid w:val="00367AD7"/>
    <w:rsid w:val="00367BA3"/>
    <w:rsid w:val="00367D1B"/>
    <w:rsid w:val="00367E11"/>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EA"/>
    <w:rsid w:val="00372BF3"/>
    <w:rsid w:val="003731FE"/>
    <w:rsid w:val="003735F6"/>
    <w:rsid w:val="003737E4"/>
    <w:rsid w:val="00373843"/>
    <w:rsid w:val="0037397C"/>
    <w:rsid w:val="00373A5D"/>
    <w:rsid w:val="00373A7A"/>
    <w:rsid w:val="00373B84"/>
    <w:rsid w:val="00373D5C"/>
    <w:rsid w:val="00373EFB"/>
    <w:rsid w:val="00374123"/>
    <w:rsid w:val="00374517"/>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7ED"/>
    <w:rsid w:val="00376904"/>
    <w:rsid w:val="00376B16"/>
    <w:rsid w:val="00376C1E"/>
    <w:rsid w:val="0037711F"/>
    <w:rsid w:val="003771A5"/>
    <w:rsid w:val="0037736A"/>
    <w:rsid w:val="00377623"/>
    <w:rsid w:val="003776FA"/>
    <w:rsid w:val="00377A62"/>
    <w:rsid w:val="00377B6B"/>
    <w:rsid w:val="00377CDF"/>
    <w:rsid w:val="00377CFE"/>
    <w:rsid w:val="00377F48"/>
    <w:rsid w:val="0038010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3AC"/>
    <w:rsid w:val="003835FA"/>
    <w:rsid w:val="0038363A"/>
    <w:rsid w:val="00383675"/>
    <w:rsid w:val="00383B38"/>
    <w:rsid w:val="00383CC2"/>
    <w:rsid w:val="00383D97"/>
    <w:rsid w:val="00383E3C"/>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1BF"/>
    <w:rsid w:val="00391823"/>
    <w:rsid w:val="0039184F"/>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ECB"/>
    <w:rsid w:val="00392EDB"/>
    <w:rsid w:val="003930D9"/>
    <w:rsid w:val="00393348"/>
    <w:rsid w:val="003934B2"/>
    <w:rsid w:val="00393815"/>
    <w:rsid w:val="00393837"/>
    <w:rsid w:val="00393844"/>
    <w:rsid w:val="00393B7F"/>
    <w:rsid w:val="00393B96"/>
    <w:rsid w:val="00393D82"/>
    <w:rsid w:val="00393F60"/>
    <w:rsid w:val="003940C5"/>
    <w:rsid w:val="003941E6"/>
    <w:rsid w:val="0039435B"/>
    <w:rsid w:val="003947D7"/>
    <w:rsid w:val="003948DE"/>
    <w:rsid w:val="00394AB3"/>
    <w:rsid w:val="00394B92"/>
    <w:rsid w:val="00394E1C"/>
    <w:rsid w:val="00395112"/>
    <w:rsid w:val="0039511F"/>
    <w:rsid w:val="0039529D"/>
    <w:rsid w:val="00395308"/>
    <w:rsid w:val="0039530A"/>
    <w:rsid w:val="0039535B"/>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305B"/>
    <w:rsid w:val="003A30FC"/>
    <w:rsid w:val="003A322E"/>
    <w:rsid w:val="003A3251"/>
    <w:rsid w:val="003A3326"/>
    <w:rsid w:val="003A36D6"/>
    <w:rsid w:val="003A375E"/>
    <w:rsid w:val="003A397F"/>
    <w:rsid w:val="003A3A8F"/>
    <w:rsid w:val="003A3CE2"/>
    <w:rsid w:val="003A402D"/>
    <w:rsid w:val="003A41CC"/>
    <w:rsid w:val="003A42D7"/>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D8"/>
    <w:rsid w:val="003A7663"/>
    <w:rsid w:val="003A787B"/>
    <w:rsid w:val="003A7AF6"/>
    <w:rsid w:val="003A7CFC"/>
    <w:rsid w:val="003A7EBD"/>
    <w:rsid w:val="003B0128"/>
    <w:rsid w:val="003B04F1"/>
    <w:rsid w:val="003B064E"/>
    <w:rsid w:val="003B0679"/>
    <w:rsid w:val="003B067C"/>
    <w:rsid w:val="003B0737"/>
    <w:rsid w:val="003B0944"/>
    <w:rsid w:val="003B0A8D"/>
    <w:rsid w:val="003B0B3C"/>
    <w:rsid w:val="003B0B55"/>
    <w:rsid w:val="003B0F25"/>
    <w:rsid w:val="003B106E"/>
    <w:rsid w:val="003B139A"/>
    <w:rsid w:val="003B14D2"/>
    <w:rsid w:val="003B15AA"/>
    <w:rsid w:val="003B171E"/>
    <w:rsid w:val="003B178E"/>
    <w:rsid w:val="003B1813"/>
    <w:rsid w:val="003B1AFE"/>
    <w:rsid w:val="003B1D53"/>
    <w:rsid w:val="003B1D71"/>
    <w:rsid w:val="003B1E3A"/>
    <w:rsid w:val="003B22A1"/>
    <w:rsid w:val="003B23FB"/>
    <w:rsid w:val="003B24F3"/>
    <w:rsid w:val="003B25E7"/>
    <w:rsid w:val="003B289C"/>
    <w:rsid w:val="003B298F"/>
    <w:rsid w:val="003B2C76"/>
    <w:rsid w:val="003B2E77"/>
    <w:rsid w:val="003B2F65"/>
    <w:rsid w:val="003B320E"/>
    <w:rsid w:val="003B3309"/>
    <w:rsid w:val="003B33C0"/>
    <w:rsid w:val="003B3670"/>
    <w:rsid w:val="003B3748"/>
    <w:rsid w:val="003B3977"/>
    <w:rsid w:val="003B3ACD"/>
    <w:rsid w:val="003B3BFE"/>
    <w:rsid w:val="003B3C3A"/>
    <w:rsid w:val="003B3C92"/>
    <w:rsid w:val="003B3D25"/>
    <w:rsid w:val="003B3D30"/>
    <w:rsid w:val="003B416A"/>
    <w:rsid w:val="003B42E4"/>
    <w:rsid w:val="003B4419"/>
    <w:rsid w:val="003B4681"/>
    <w:rsid w:val="003B47D0"/>
    <w:rsid w:val="003B482C"/>
    <w:rsid w:val="003B492D"/>
    <w:rsid w:val="003B4BFE"/>
    <w:rsid w:val="003B51AC"/>
    <w:rsid w:val="003B530B"/>
    <w:rsid w:val="003B5A28"/>
    <w:rsid w:val="003B5C7E"/>
    <w:rsid w:val="003B5DFE"/>
    <w:rsid w:val="003B5F94"/>
    <w:rsid w:val="003B60EF"/>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7AE"/>
    <w:rsid w:val="003C07EB"/>
    <w:rsid w:val="003C08AA"/>
    <w:rsid w:val="003C09E8"/>
    <w:rsid w:val="003C0B74"/>
    <w:rsid w:val="003C0C68"/>
    <w:rsid w:val="003C0CA7"/>
    <w:rsid w:val="003C0CC7"/>
    <w:rsid w:val="003C0DC4"/>
    <w:rsid w:val="003C0FE1"/>
    <w:rsid w:val="003C1155"/>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E6A"/>
    <w:rsid w:val="003D0E7A"/>
    <w:rsid w:val="003D0FEE"/>
    <w:rsid w:val="003D1142"/>
    <w:rsid w:val="003D14A4"/>
    <w:rsid w:val="003D14C5"/>
    <w:rsid w:val="003D14DC"/>
    <w:rsid w:val="003D19EF"/>
    <w:rsid w:val="003D1C08"/>
    <w:rsid w:val="003D1CBA"/>
    <w:rsid w:val="003D1EAB"/>
    <w:rsid w:val="003D1ECB"/>
    <w:rsid w:val="003D2438"/>
    <w:rsid w:val="003D24E1"/>
    <w:rsid w:val="003D2829"/>
    <w:rsid w:val="003D28EB"/>
    <w:rsid w:val="003D2926"/>
    <w:rsid w:val="003D29CD"/>
    <w:rsid w:val="003D2A00"/>
    <w:rsid w:val="003D2B15"/>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D6"/>
    <w:rsid w:val="003D485D"/>
    <w:rsid w:val="003D49CE"/>
    <w:rsid w:val="003D4A16"/>
    <w:rsid w:val="003D4B1F"/>
    <w:rsid w:val="003D4DB9"/>
    <w:rsid w:val="003D4E4D"/>
    <w:rsid w:val="003D50BF"/>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BC"/>
    <w:rsid w:val="003D6AC4"/>
    <w:rsid w:val="003D6C6F"/>
    <w:rsid w:val="003D6C81"/>
    <w:rsid w:val="003D6D15"/>
    <w:rsid w:val="003D6D1D"/>
    <w:rsid w:val="003D6E9F"/>
    <w:rsid w:val="003D6F83"/>
    <w:rsid w:val="003D7067"/>
    <w:rsid w:val="003D728D"/>
    <w:rsid w:val="003D73BF"/>
    <w:rsid w:val="003D74B4"/>
    <w:rsid w:val="003D75C0"/>
    <w:rsid w:val="003D7850"/>
    <w:rsid w:val="003D78BF"/>
    <w:rsid w:val="003D7900"/>
    <w:rsid w:val="003D7C0F"/>
    <w:rsid w:val="003D7FF8"/>
    <w:rsid w:val="003E01EA"/>
    <w:rsid w:val="003E01F3"/>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906"/>
    <w:rsid w:val="003E190F"/>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BEA"/>
    <w:rsid w:val="003E3C69"/>
    <w:rsid w:val="003E3EE7"/>
    <w:rsid w:val="003E3F56"/>
    <w:rsid w:val="003E4049"/>
    <w:rsid w:val="003E41E1"/>
    <w:rsid w:val="003E466A"/>
    <w:rsid w:val="003E485F"/>
    <w:rsid w:val="003E488C"/>
    <w:rsid w:val="003E489E"/>
    <w:rsid w:val="003E4B1E"/>
    <w:rsid w:val="003E4DB6"/>
    <w:rsid w:val="003E4F4F"/>
    <w:rsid w:val="003E5271"/>
    <w:rsid w:val="003E52D2"/>
    <w:rsid w:val="003E534C"/>
    <w:rsid w:val="003E536F"/>
    <w:rsid w:val="003E5546"/>
    <w:rsid w:val="003E5810"/>
    <w:rsid w:val="003E5948"/>
    <w:rsid w:val="003E5A23"/>
    <w:rsid w:val="003E5CE2"/>
    <w:rsid w:val="003E5D89"/>
    <w:rsid w:val="003E5FF7"/>
    <w:rsid w:val="003E6031"/>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F0"/>
    <w:rsid w:val="003E7BC2"/>
    <w:rsid w:val="003E7C84"/>
    <w:rsid w:val="003E7FF4"/>
    <w:rsid w:val="003F01D8"/>
    <w:rsid w:val="003F04B0"/>
    <w:rsid w:val="003F0716"/>
    <w:rsid w:val="003F0737"/>
    <w:rsid w:val="003F0857"/>
    <w:rsid w:val="003F0914"/>
    <w:rsid w:val="003F0AAF"/>
    <w:rsid w:val="003F0C85"/>
    <w:rsid w:val="003F0F06"/>
    <w:rsid w:val="003F0F47"/>
    <w:rsid w:val="003F104F"/>
    <w:rsid w:val="003F1296"/>
    <w:rsid w:val="003F1327"/>
    <w:rsid w:val="003F147D"/>
    <w:rsid w:val="003F1667"/>
    <w:rsid w:val="003F1AAA"/>
    <w:rsid w:val="003F1AAC"/>
    <w:rsid w:val="003F1B04"/>
    <w:rsid w:val="003F1B2C"/>
    <w:rsid w:val="003F1DA0"/>
    <w:rsid w:val="003F1DB6"/>
    <w:rsid w:val="003F1DCA"/>
    <w:rsid w:val="003F1F3B"/>
    <w:rsid w:val="003F2116"/>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EA"/>
    <w:rsid w:val="003F5967"/>
    <w:rsid w:val="003F5A2F"/>
    <w:rsid w:val="003F5B4B"/>
    <w:rsid w:val="003F5B55"/>
    <w:rsid w:val="003F5C3B"/>
    <w:rsid w:val="003F5E84"/>
    <w:rsid w:val="003F5F2E"/>
    <w:rsid w:val="003F610E"/>
    <w:rsid w:val="003F6125"/>
    <w:rsid w:val="003F616C"/>
    <w:rsid w:val="003F62A1"/>
    <w:rsid w:val="003F63A1"/>
    <w:rsid w:val="003F63E1"/>
    <w:rsid w:val="003F6567"/>
    <w:rsid w:val="003F69B7"/>
    <w:rsid w:val="003F6BDD"/>
    <w:rsid w:val="003F6C92"/>
    <w:rsid w:val="003F6ED2"/>
    <w:rsid w:val="003F701F"/>
    <w:rsid w:val="003F70D4"/>
    <w:rsid w:val="003F7176"/>
    <w:rsid w:val="003F7353"/>
    <w:rsid w:val="003F7435"/>
    <w:rsid w:val="003F75A0"/>
    <w:rsid w:val="003F7749"/>
    <w:rsid w:val="003F7820"/>
    <w:rsid w:val="003F7975"/>
    <w:rsid w:val="003F7C3A"/>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C6A"/>
    <w:rsid w:val="00403CE3"/>
    <w:rsid w:val="00403F9D"/>
    <w:rsid w:val="004040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C82"/>
    <w:rsid w:val="00406FAB"/>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7D7"/>
    <w:rsid w:val="00410845"/>
    <w:rsid w:val="00410DA8"/>
    <w:rsid w:val="00410DC3"/>
    <w:rsid w:val="00410DE9"/>
    <w:rsid w:val="004111B4"/>
    <w:rsid w:val="0041126A"/>
    <w:rsid w:val="0041127E"/>
    <w:rsid w:val="004112B9"/>
    <w:rsid w:val="00411946"/>
    <w:rsid w:val="004119EB"/>
    <w:rsid w:val="0041220E"/>
    <w:rsid w:val="00412355"/>
    <w:rsid w:val="004125A6"/>
    <w:rsid w:val="00412646"/>
    <w:rsid w:val="0041276C"/>
    <w:rsid w:val="00412A5D"/>
    <w:rsid w:val="00413096"/>
    <w:rsid w:val="004133CE"/>
    <w:rsid w:val="0041344F"/>
    <w:rsid w:val="00413492"/>
    <w:rsid w:val="004134E8"/>
    <w:rsid w:val="004138B2"/>
    <w:rsid w:val="00413DAD"/>
    <w:rsid w:val="00413E9E"/>
    <w:rsid w:val="00413F8D"/>
    <w:rsid w:val="00413FC3"/>
    <w:rsid w:val="00414029"/>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F3"/>
    <w:rsid w:val="004168A4"/>
    <w:rsid w:val="00416983"/>
    <w:rsid w:val="00416ED8"/>
    <w:rsid w:val="00417230"/>
    <w:rsid w:val="00417288"/>
    <w:rsid w:val="004173E2"/>
    <w:rsid w:val="004174FC"/>
    <w:rsid w:val="00417521"/>
    <w:rsid w:val="0041766D"/>
    <w:rsid w:val="004176D5"/>
    <w:rsid w:val="004179CE"/>
    <w:rsid w:val="00417CCF"/>
    <w:rsid w:val="00417DC0"/>
    <w:rsid w:val="00417FBC"/>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501"/>
    <w:rsid w:val="004216FC"/>
    <w:rsid w:val="004217A9"/>
    <w:rsid w:val="0042185C"/>
    <w:rsid w:val="004218BC"/>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6DB"/>
    <w:rsid w:val="004239D9"/>
    <w:rsid w:val="00423D1D"/>
    <w:rsid w:val="00423ED8"/>
    <w:rsid w:val="00423F64"/>
    <w:rsid w:val="0042401C"/>
    <w:rsid w:val="004240EE"/>
    <w:rsid w:val="004240FB"/>
    <w:rsid w:val="004242F7"/>
    <w:rsid w:val="004245CA"/>
    <w:rsid w:val="0042469C"/>
    <w:rsid w:val="00424AB6"/>
    <w:rsid w:val="00425192"/>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1D"/>
    <w:rsid w:val="004270D4"/>
    <w:rsid w:val="0042717D"/>
    <w:rsid w:val="00427433"/>
    <w:rsid w:val="0042745D"/>
    <w:rsid w:val="0042767F"/>
    <w:rsid w:val="004277D4"/>
    <w:rsid w:val="004278EF"/>
    <w:rsid w:val="0042799F"/>
    <w:rsid w:val="00427A8B"/>
    <w:rsid w:val="00427AEF"/>
    <w:rsid w:val="00427B76"/>
    <w:rsid w:val="00427C3B"/>
    <w:rsid w:val="00427D2A"/>
    <w:rsid w:val="004300DD"/>
    <w:rsid w:val="004300E5"/>
    <w:rsid w:val="00430163"/>
    <w:rsid w:val="00430381"/>
    <w:rsid w:val="00430405"/>
    <w:rsid w:val="00430659"/>
    <w:rsid w:val="0043096E"/>
    <w:rsid w:val="00430AA9"/>
    <w:rsid w:val="00430B3D"/>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7A"/>
    <w:rsid w:val="004327CE"/>
    <w:rsid w:val="004328BF"/>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727"/>
    <w:rsid w:val="00435871"/>
    <w:rsid w:val="004358B3"/>
    <w:rsid w:val="00435BF4"/>
    <w:rsid w:val="00435C40"/>
    <w:rsid w:val="00435E0B"/>
    <w:rsid w:val="00435EA4"/>
    <w:rsid w:val="00435FBE"/>
    <w:rsid w:val="00436298"/>
    <w:rsid w:val="00436351"/>
    <w:rsid w:val="004363A0"/>
    <w:rsid w:val="004367BA"/>
    <w:rsid w:val="004368A8"/>
    <w:rsid w:val="00436C67"/>
    <w:rsid w:val="00436DC8"/>
    <w:rsid w:val="00436DFE"/>
    <w:rsid w:val="00437208"/>
    <w:rsid w:val="00437253"/>
    <w:rsid w:val="00437457"/>
    <w:rsid w:val="004374D4"/>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624"/>
    <w:rsid w:val="004406B6"/>
    <w:rsid w:val="00440775"/>
    <w:rsid w:val="00440811"/>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870"/>
    <w:rsid w:val="004468E3"/>
    <w:rsid w:val="004469AB"/>
    <w:rsid w:val="00446A72"/>
    <w:rsid w:val="00446AFC"/>
    <w:rsid w:val="00446BEC"/>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B4"/>
    <w:rsid w:val="00451419"/>
    <w:rsid w:val="00451443"/>
    <w:rsid w:val="00451477"/>
    <w:rsid w:val="0045155C"/>
    <w:rsid w:val="004517C8"/>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B84"/>
    <w:rsid w:val="00453B8F"/>
    <w:rsid w:val="00453C54"/>
    <w:rsid w:val="00453CAF"/>
    <w:rsid w:val="00453CC0"/>
    <w:rsid w:val="00453E54"/>
    <w:rsid w:val="00453FD7"/>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F9"/>
    <w:rsid w:val="0046394B"/>
    <w:rsid w:val="00463A0E"/>
    <w:rsid w:val="00463A16"/>
    <w:rsid w:val="00463AF1"/>
    <w:rsid w:val="00463BE7"/>
    <w:rsid w:val="00463BF7"/>
    <w:rsid w:val="00463E54"/>
    <w:rsid w:val="00463F10"/>
    <w:rsid w:val="0046410B"/>
    <w:rsid w:val="00464333"/>
    <w:rsid w:val="0046460C"/>
    <w:rsid w:val="004646C3"/>
    <w:rsid w:val="004647BE"/>
    <w:rsid w:val="00464A19"/>
    <w:rsid w:val="00464C7A"/>
    <w:rsid w:val="0046562C"/>
    <w:rsid w:val="00465BF5"/>
    <w:rsid w:val="00465C1C"/>
    <w:rsid w:val="00465C70"/>
    <w:rsid w:val="00465E8A"/>
    <w:rsid w:val="00465EC1"/>
    <w:rsid w:val="00466003"/>
    <w:rsid w:val="0046608F"/>
    <w:rsid w:val="004660A4"/>
    <w:rsid w:val="00466233"/>
    <w:rsid w:val="00466487"/>
    <w:rsid w:val="00466693"/>
    <w:rsid w:val="00466BC7"/>
    <w:rsid w:val="00466C97"/>
    <w:rsid w:val="00466C9A"/>
    <w:rsid w:val="0046757B"/>
    <w:rsid w:val="00467BCB"/>
    <w:rsid w:val="00467C46"/>
    <w:rsid w:val="00467CF1"/>
    <w:rsid w:val="00467E8A"/>
    <w:rsid w:val="004701C5"/>
    <w:rsid w:val="004701D3"/>
    <w:rsid w:val="00470442"/>
    <w:rsid w:val="00470954"/>
    <w:rsid w:val="004709B8"/>
    <w:rsid w:val="00470CA9"/>
    <w:rsid w:val="00470E91"/>
    <w:rsid w:val="00470EEE"/>
    <w:rsid w:val="00471028"/>
    <w:rsid w:val="00471059"/>
    <w:rsid w:val="004719ED"/>
    <w:rsid w:val="00471DA9"/>
    <w:rsid w:val="004720D5"/>
    <w:rsid w:val="004722A6"/>
    <w:rsid w:val="0047237D"/>
    <w:rsid w:val="004724C4"/>
    <w:rsid w:val="004726AF"/>
    <w:rsid w:val="00472791"/>
    <w:rsid w:val="00472C5A"/>
    <w:rsid w:val="00472D10"/>
    <w:rsid w:val="004732C0"/>
    <w:rsid w:val="0047339E"/>
    <w:rsid w:val="004733AA"/>
    <w:rsid w:val="00473496"/>
    <w:rsid w:val="0047383A"/>
    <w:rsid w:val="00473A5B"/>
    <w:rsid w:val="00473B1A"/>
    <w:rsid w:val="00473B7A"/>
    <w:rsid w:val="00473BC9"/>
    <w:rsid w:val="0047400B"/>
    <w:rsid w:val="004742E1"/>
    <w:rsid w:val="0047430A"/>
    <w:rsid w:val="00474346"/>
    <w:rsid w:val="00474347"/>
    <w:rsid w:val="004743B0"/>
    <w:rsid w:val="00474454"/>
    <w:rsid w:val="0047491A"/>
    <w:rsid w:val="00474956"/>
    <w:rsid w:val="00474995"/>
    <w:rsid w:val="00474AB9"/>
    <w:rsid w:val="00474AF8"/>
    <w:rsid w:val="00474CB5"/>
    <w:rsid w:val="00474D1F"/>
    <w:rsid w:val="00474D87"/>
    <w:rsid w:val="00474DA5"/>
    <w:rsid w:val="00474E75"/>
    <w:rsid w:val="004750EC"/>
    <w:rsid w:val="00475349"/>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6D9"/>
    <w:rsid w:val="004778A4"/>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B85"/>
    <w:rsid w:val="00484C4A"/>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1DB"/>
    <w:rsid w:val="00492504"/>
    <w:rsid w:val="00492649"/>
    <w:rsid w:val="004926D6"/>
    <w:rsid w:val="004927F0"/>
    <w:rsid w:val="00492C26"/>
    <w:rsid w:val="00492F77"/>
    <w:rsid w:val="0049307B"/>
    <w:rsid w:val="0049328B"/>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D28"/>
    <w:rsid w:val="00494F2C"/>
    <w:rsid w:val="00494F8B"/>
    <w:rsid w:val="00495259"/>
    <w:rsid w:val="004952B2"/>
    <w:rsid w:val="00495702"/>
    <w:rsid w:val="00495781"/>
    <w:rsid w:val="00495976"/>
    <w:rsid w:val="00495E9F"/>
    <w:rsid w:val="00496069"/>
    <w:rsid w:val="004962E5"/>
    <w:rsid w:val="00496313"/>
    <w:rsid w:val="0049644B"/>
    <w:rsid w:val="00496491"/>
    <w:rsid w:val="00496571"/>
    <w:rsid w:val="004967E9"/>
    <w:rsid w:val="00496937"/>
    <w:rsid w:val="004969CE"/>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A8"/>
    <w:rsid w:val="004A0EBA"/>
    <w:rsid w:val="004A0FF5"/>
    <w:rsid w:val="004A150D"/>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C0"/>
    <w:rsid w:val="004A475A"/>
    <w:rsid w:val="004A479C"/>
    <w:rsid w:val="004A4951"/>
    <w:rsid w:val="004A49B3"/>
    <w:rsid w:val="004A4C1F"/>
    <w:rsid w:val="004A4E75"/>
    <w:rsid w:val="004A4F8D"/>
    <w:rsid w:val="004A5002"/>
    <w:rsid w:val="004A5363"/>
    <w:rsid w:val="004A57A3"/>
    <w:rsid w:val="004A58AB"/>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816"/>
    <w:rsid w:val="004A795D"/>
    <w:rsid w:val="004A7C7D"/>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AD"/>
    <w:rsid w:val="004B4F7C"/>
    <w:rsid w:val="004B4FF5"/>
    <w:rsid w:val="004B5073"/>
    <w:rsid w:val="004B530F"/>
    <w:rsid w:val="004B5313"/>
    <w:rsid w:val="004B547A"/>
    <w:rsid w:val="004B5494"/>
    <w:rsid w:val="004B54CD"/>
    <w:rsid w:val="004B57E9"/>
    <w:rsid w:val="004B57F3"/>
    <w:rsid w:val="004B57FD"/>
    <w:rsid w:val="004B588E"/>
    <w:rsid w:val="004B5AAC"/>
    <w:rsid w:val="004B5D95"/>
    <w:rsid w:val="004B5E94"/>
    <w:rsid w:val="004B63A9"/>
    <w:rsid w:val="004B6447"/>
    <w:rsid w:val="004B651D"/>
    <w:rsid w:val="004B6B1E"/>
    <w:rsid w:val="004B6E8A"/>
    <w:rsid w:val="004B6F3C"/>
    <w:rsid w:val="004B6F87"/>
    <w:rsid w:val="004B7120"/>
    <w:rsid w:val="004B71AF"/>
    <w:rsid w:val="004B72EE"/>
    <w:rsid w:val="004B73EF"/>
    <w:rsid w:val="004B7640"/>
    <w:rsid w:val="004B769D"/>
    <w:rsid w:val="004B7855"/>
    <w:rsid w:val="004B78E3"/>
    <w:rsid w:val="004B7916"/>
    <w:rsid w:val="004B7925"/>
    <w:rsid w:val="004B7B8D"/>
    <w:rsid w:val="004B7C57"/>
    <w:rsid w:val="004B7C87"/>
    <w:rsid w:val="004B7CBD"/>
    <w:rsid w:val="004B7D1E"/>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3C3"/>
    <w:rsid w:val="004C2493"/>
    <w:rsid w:val="004C249D"/>
    <w:rsid w:val="004C29AA"/>
    <w:rsid w:val="004C2F74"/>
    <w:rsid w:val="004C3116"/>
    <w:rsid w:val="004C3134"/>
    <w:rsid w:val="004C3157"/>
    <w:rsid w:val="004C31F3"/>
    <w:rsid w:val="004C32EB"/>
    <w:rsid w:val="004C32F9"/>
    <w:rsid w:val="004C355F"/>
    <w:rsid w:val="004C35C5"/>
    <w:rsid w:val="004C35DC"/>
    <w:rsid w:val="004C3BA0"/>
    <w:rsid w:val="004C3C27"/>
    <w:rsid w:val="004C3F6F"/>
    <w:rsid w:val="004C4048"/>
    <w:rsid w:val="004C40CC"/>
    <w:rsid w:val="004C4367"/>
    <w:rsid w:val="004C4482"/>
    <w:rsid w:val="004C47EB"/>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B39"/>
    <w:rsid w:val="004C6D16"/>
    <w:rsid w:val="004C6D46"/>
    <w:rsid w:val="004C7148"/>
    <w:rsid w:val="004C71D6"/>
    <w:rsid w:val="004C7220"/>
    <w:rsid w:val="004C75F5"/>
    <w:rsid w:val="004C7A60"/>
    <w:rsid w:val="004C7A9E"/>
    <w:rsid w:val="004C7CC4"/>
    <w:rsid w:val="004C7E23"/>
    <w:rsid w:val="004C7E26"/>
    <w:rsid w:val="004D02BC"/>
    <w:rsid w:val="004D0481"/>
    <w:rsid w:val="004D04C0"/>
    <w:rsid w:val="004D0527"/>
    <w:rsid w:val="004D062B"/>
    <w:rsid w:val="004D06BC"/>
    <w:rsid w:val="004D06F6"/>
    <w:rsid w:val="004D074D"/>
    <w:rsid w:val="004D09AF"/>
    <w:rsid w:val="004D09B2"/>
    <w:rsid w:val="004D0B82"/>
    <w:rsid w:val="004D0E0F"/>
    <w:rsid w:val="004D0E11"/>
    <w:rsid w:val="004D0EC5"/>
    <w:rsid w:val="004D0F35"/>
    <w:rsid w:val="004D1072"/>
    <w:rsid w:val="004D10F7"/>
    <w:rsid w:val="004D12E7"/>
    <w:rsid w:val="004D1301"/>
    <w:rsid w:val="004D13EE"/>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598"/>
    <w:rsid w:val="004D389F"/>
    <w:rsid w:val="004D3ACA"/>
    <w:rsid w:val="004D3BDD"/>
    <w:rsid w:val="004D3D29"/>
    <w:rsid w:val="004D3F33"/>
    <w:rsid w:val="004D4077"/>
    <w:rsid w:val="004D4207"/>
    <w:rsid w:val="004D441F"/>
    <w:rsid w:val="004D44FE"/>
    <w:rsid w:val="004D46A6"/>
    <w:rsid w:val="004D4B1A"/>
    <w:rsid w:val="004D4C88"/>
    <w:rsid w:val="004D4F55"/>
    <w:rsid w:val="004D51FE"/>
    <w:rsid w:val="004D53E9"/>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DC0"/>
    <w:rsid w:val="004D6E1A"/>
    <w:rsid w:val="004D6FA1"/>
    <w:rsid w:val="004D70E4"/>
    <w:rsid w:val="004D7115"/>
    <w:rsid w:val="004D7272"/>
    <w:rsid w:val="004D728D"/>
    <w:rsid w:val="004D740F"/>
    <w:rsid w:val="004D7566"/>
    <w:rsid w:val="004D75EB"/>
    <w:rsid w:val="004D7632"/>
    <w:rsid w:val="004D7637"/>
    <w:rsid w:val="004D76B4"/>
    <w:rsid w:val="004D793A"/>
    <w:rsid w:val="004D79BB"/>
    <w:rsid w:val="004D7A22"/>
    <w:rsid w:val="004D7AC5"/>
    <w:rsid w:val="004D7AFA"/>
    <w:rsid w:val="004D7DD9"/>
    <w:rsid w:val="004D7F36"/>
    <w:rsid w:val="004E00F3"/>
    <w:rsid w:val="004E00FB"/>
    <w:rsid w:val="004E0138"/>
    <w:rsid w:val="004E01B4"/>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78E"/>
    <w:rsid w:val="004E280D"/>
    <w:rsid w:val="004E2849"/>
    <w:rsid w:val="004E2B04"/>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51E"/>
    <w:rsid w:val="004E458F"/>
    <w:rsid w:val="004E461B"/>
    <w:rsid w:val="004E4646"/>
    <w:rsid w:val="004E4845"/>
    <w:rsid w:val="004E4864"/>
    <w:rsid w:val="004E4AF0"/>
    <w:rsid w:val="004E4CA3"/>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C1E"/>
    <w:rsid w:val="004F3C9E"/>
    <w:rsid w:val="004F3CB7"/>
    <w:rsid w:val="004F3DA9"/>
    <w:rsid w:val="004F408E"/>
    <w:rsid w:val="004F441B"/>
    <w:rsid w:val="004F45ED"/>
    <w:rsid w:val="004F4B92"/>
    <w:rsid w:val="004F4BF6"/>
    <w:rsid w:val="004F4CA0"/>
    <w:rsid w:val="004F4D93"/>
    <w:rsid w:val="004F4F5F"/>
    <w:rsid w:val="004F4F9D"/>
    <w:rsid w:val="004F50E7"/>
    <w:rsid w:val="004F5544"/>
    <w:rsid w:val="004F5671"/>
    <w:rsid w:val="004F5836"/>
    <w:rsid w:val="004F5852"/>
    <w:rsid w:val="004F592B"/>
    <w:rsid w:val="004F5A72"/>
    <w:rsid w:val="004F5B78"/>
    <w:rsid w:val="004F5E47"/>
    <w:rsid w:val="004F5F6A"/>
    <w:rsid w:val="004F60E6"/>
    <w:rsid w:val="004F61A0"/>
    <w:rsid w:val="004F6392"/>
    <w:rsid w:val="004F64DC"/>
    <w:rsid w:val="004F6543"/>
    <w:rsid w:val="004F6759"/>
    <w:rsid w:val="004F67A0"/>
    <w:rsid w:val="004F6882"/>
    <w:rsid w:val="004F68CB"/>
    <w:rsid w:val="004F6AE7"/>
    <w:rsid w:val="004F6C0E"/>
    <w:rsid w:val="004F6CCB"/>
    <w:rsid w:val="004F6CE2"/>
    <w:rsid w:val="004F6D4D"/>
    <w:rsid w:val="004F6D6B"/>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107"/>
    <w:rsid w:val="005041BA"/>
    <w:rsid w:val="0050437F"/>
    <w:rsid w:val="005043C1"/>
    <w:rsid w:val="005045AF"/>
    <w:rsid w:val="00504669"/>
    <w:rsid w:val="00504B36"/>
    <w:rsid w:val="00504B6A"/>
    <w:rsid w:val="00504ED5"/>
    <w:rsid w:val="00505155"/>
    <w:rsid w:val="00505189"/>
    <w:rsid w:val="00505615"/>
    <w:rsid w:val="005059C3"/>
    <w:rsid w:val="00505B1E"/>
    <w:rsid w:val="00505DCE"/>
    <w:rsid w:val="00505FD5"/>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700"/>
    <w:rsid w:val="00510712"/>
    <w:rsid w:val="0051072D"/>
    <w:rsid w:val="005109FB"/>
    <w:rsid w:val="00510AFE"/>
    <w:rsid w:val="00510D91"/>
    <w:rsid w:val="00511013"/>
    <w:rsid w:val="00511192"/>
    <w:rsid w:val="00511236"/>
    <w:rsid w:val="00511312"/>
    <w:rsid w:val="00511417"/>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DE"/>
    <w:rsid w:val="005135BD"/>
    <w:rsid w:val="005135F6"/>
    <w:rsid w:val="0051376F"/>
    <w:rsid w:val="0051398C"/>
    <w:rsid w:val="00513C97"/>
    <w:rsid w:val="00513F37"/>
    <w:rsid w:val="005140D9"/>
    <w:rsid w:val="0051411F"/>
    <w:rsid w:val="00514671"/>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D0"/>
    <w:rsid w:val="00515A2D"/>
    <w:rsid w:val="00515AE4"/>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274"/>
    <w:rsid w:val="0052033D"/>
    <w:rsid w:val="00520508"/>
    <w:rsid w:val="00520687"/>
    <w:rsid w:val="00520A33"/>
    <w:rsid w:val="00520B5F"/>
    <w:rsid w:val="00520B7D"/>
    <w:rsid w:val="00520C48"/>
    <w:rsid w:val="00520DD0"/>
    <w:rsid w:val="00520FFA"/>
    <w:rsid w:val="00521341"/>
    <w:rsid w:val="00521650"/>
    <w:rsid w:val="005218CE"/>
    <w:rsid w:val="00521BD1"/>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C92"/>
    <w:rsid w:val="00527F1F"/>
    <w:rsid w:val="00530659"/>
    <w:rsid w:val="005308F8"/>
    <w:rsid w:val="00530AEA"/>
    <w:rsid w:val="00530B35"/>
    <w:rsid w:val="00530C54"/>
    <w:rsid w:val="005311C7"/>
    <w:rsid w:val="0053121B"/>
    <w:rsid w:val="005314F0"/>
    <w:rsid w:val="0053177F"/>
    <w:rsid w:val="005317D0"/>
    <w:rsid w:val="0053192B"/>
    <w:rsid w:val="00531A1B"/>
    <w:rsid w:val="00531A76"/>
    <w:rsid w:val="00531B77"/>
    <w:rsid w:val="00531C81"/>
    <w:rsid w:val="00531F65"/>
    <w:rsid w:val="00532193"/>
    <w:rsid w:val="005321DE"/>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F53"/>
    <w:rsid w:val="00533FC8"/>
    <w:rsid w:val="00534052"/>
    <w:rsid w:val="005341CF"/>
    <w:rsid w:val="0053426C"/>
    <w:rsid w:val="00534293"/>
    <w:rsid w:val="005342F5"/>
    <w:rsid w:val="00534307"/>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6304"/>
    <w:rsid w:val="005363E5"/>
    <w:rsid w:val="005364DC"/>
    <w:rsid w:val="0053661C"/>
    <w:rsid w:val="0053679F"/>
    <w:rsid w:val="00536909"/>
    <w:rsid w:val="00536B3C"/>
    <w:rsid w:val="00536B5C"/>
    <w:rsid w:val="00536BA2"/>
    <w:rsid w:val="00536CEC"/>
    <w:rsid w:val="00536D36"/>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E4"/>
    <w:rsid w:val="005402E2"/>
    <w:rsid w:val="005403E7"/>
    <w:rsid w:val="00540638"/>
    <w:rsid w:val="0054073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809"/>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A10"/>
    <w:rsid w:val="0054710F"/>
    <w:rsid w:val="005471BF"/>
    <w:rsid w:val="005472A9"/>
    <w:rsid w:val="005472CA"/>
    <w:rsid w:val="00547385"/>
    <w:rsid w:val="005474D9"/>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A9"/>
    <w:rsid w:val="005546BA"/>
    <w:rsid w:val="0055477E"/>
    <w:rsid w:val="005547E5"/>
    <w:rsid w:val="0055499E"/>
    <w:rsid w:val="00554C08"/>
    <w:rsid w:val="00554EFF"/>
    <w:rsid w:val="00554F36"/>
    <w:rsid w:val="00555198"/>
    <w:rsid w:val="0055549D"/>
    <w:rsid w:val="005554DD"/>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A88"/>
    <w:rsid w:val="00557B1A"/>
    <w:rsid w:val="00557C85"/>
    <w:rsid w:val="00557E82"/>
    <w:rsid w:val="0056032E"/>
    <w:rsid w:val="0056040F"/>
    <w:rsid w:val="005605E7"/>
    <w:rsid w:val="0056088B"/>
    <w:rsid w:val="00560BE1"/>
    <w:rsid w:val="00560CF4"/>
    <w:rsid w:val="0056110C"/>
    <w:rsid w:val="005611BD"/>
    <w:rsid w:val="005611BE"/>
    <w:rsid w:val="00561333"/>
    <w:rsid w:val="00561364"/>
    <w:rsid w:val="0056138E"/>
    <w:rsid w:val="0056171E"/>
    <w:rsid w:val="005619A7"/>
    <w:rsid w:val="00561A52"/>
    <w:rsid w:val="0056210C"/>
    <w:rsid w:val="00562170"/>
    <w:rsid w:val="0056254F"/>
    <w:rsid w:val="005626E0"/>
    <w:rsid w:val="005627BB"/>
    <w:rsid w:val="0056298F"/>
    <w:rsid w:val="00562A00"/>
    <w:rsid w:val="00562ECF"/>
    <w:rsid w:val="005630B7"/>
    <w:rsid w:val="00563705"/>
    <w:rsid w:val="0056374A"/>
    <w:rsid w:val="005637C7"/>
    <w:rsid w:val="00563885"/>
    <w:rsid w:val="005639FC"/>
    <w:rsid w:val="00563AB1"/>
    <w:rsid w:val="00563AD8"/>
    <w:rsid w:val="00563AE6"/>
    <w:rsid w:val="00563CD3"/>
    <w:rsid w:val="005644B3"/>
    <w:rsid w:val="00564822"/>
    <w:rsid w:val="00564851"/>
    <w:rsid w:val="0056487E"/>
    <w:rsid w:val="00564A33"/>
    <w:rsid w:val="00564B27"/>
    <w:rsid w:val="00564BBD"/>
    <w:rsid w:val="00564BF2"/>
    <w:rsid w:val="00564E92"/>
    <w:rsid w:val="00564F92"/>
    <w:rsid w:val="00565143"/>
    <w:rsid w:val="00565297"/>
    <w:rsid w:val="005655D9"/>
    <w:rsid w:val="005658D1"/>
    <w:rsid w:val="00565A36"/>
    <w:rsid w:val="00565AB1"/>
    <w:rsid w:val="00565E8D"/>
    <w:rsid w:val="005660CA"/>
    <w:rsid w:val="00566162"/>
    <w:rsid w:val="005661CE"/>
    <w:rsid w:val="00566422"/>
    <w:rsid w:val="005664E0"/>
    <w:rsid w:val="005664EB"/>
    <w:rsid w:val="00566527"/>
    <w:rsid w:val="00566746"/>
    <w:rsid w:val="0056690B"/>
    <w:rsid w:val="00566ADA"/>
    <w:rsid w:val="00566B5B"/>
    <w:rsid w:val="00566C3D"/>
    <w:rsid w:val="00566CDA"/>
    <w:rsid w:val="00566D6D"/>
    <w:rsid w:val="005671D9"/>
    <w:rsid w:val="00567450"/>
    <w:rsid w:val="0056788B"/>
    <w:rsid w:val="00567BA3"/>
    <w:rsid w:val="00567D3B"/>
    <w:rsid w:val="00567E07"/>
    <w:rsid w:val="00567E7D"/>
    <w:rsid w:val="00567EC5"/>
    <w:rsid w:val="00570119"/>
    <w:rsid w:val="0057029A"/>
    <w:rsid w:val="005703F6"/>
    <w:rsid w:val="005704F4"/>
    <w:rsid w:val="00570929"/>
    <w:rsid w:val="00570981"/>
    <w:rsid w:val="00570BBA"/>
    <w:rsid w:val="005710C2"/>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4A4"/>
    <w:rsid w:val="00573504"/>
    <w:rsid w:val="005736E0"/>
    <w:rsid w:val="005736E5"/>
    <w:rsid w:val="00573991"/>
    <w:rsid w:val="00573C84"/>
    <w:rsid w:val="00573D55"/>
    <w:rsid w:val="00573E4A"/>
    <w:rsid w:val="00573FF6"/>
    <w:rsid w:val="00574007"/>
    <w:rsid w:val="00574252"/>
    <w:rsid w:val="0057446A"/>
    <w:rsid w:val="005744CD"/>
    <w:rsid w:val="00574581"/>
    <w:rsid w:val="00574631"/>
    <w:rsid w:val="0057465B"/>
    <w:rsid w:val="005750D4"/>
    <w:rsid w:val="00575278"/>
    <w:rsid w:val="00575541"/>
    <w:rsid w:val="00575551"/>
    <w:rsid w:val="00575674"/>
    <w:rsid w:val="0057596D"/>
    <w:rsid w:val="00575AB1"/>
    <w:rsid w:val="00575D81"/>
    <w:rsid w:val="00575FB3"/>
    <w:rsid w:val="005762ED"/>
    <w:rsid w:val="0057634B"/>
    <w:rsid w:val="00576581"/>
    <w:rsid w:val="005766EC"/>
    <w:rsid w:val="005767D9"/>
    <w:rsid w:val="00576B75"/>
    <w:rsid w:val="00576BB0"/>
    <w:rsid w:val="00576F5E"/>
    <w:rsid w:val="00577146"/>
    <w:rsid w:val="005773A0"/>
    <w:rsid w:val="00577708"/>
    <w:rsid w:val="00577ADE"/>
    <w:rsid w:val="00577C12"/>
    <w:rsid w:val="00577C15"/>
    <w:rsid w:val="00577FA2"/>
    <w:rsid w:val="00577FAC"/>
    <w:rsid w:val="005800F8"/>
    <w:rsid w:val="005801AA"/>
    <w:rsid w:val="005801CD"/>
    <w:rsid w:val="00580206"/>
    <w:rsid w:val="00580361"/>
    <w:rsid w:val="0058039C"/>
    <w:rsid w:val="005805C4"/>
    <w:rsid w:val="00580868"/>
    <w:rsid w:val="00580A07"/>
    <w:rsid w:val="00580DF5"/>
    <w:rsid w:val="00580EA0"/>
    <w:rsid w:val="0058100A"/>
    <w:rsid w:val="005812E9"/>
    <w:rsid w:val="00581347"/>
    <w:rsid w:val="005814CD"/>
    <w:rsid w:val="0058156A"/>
    <w:rsid w:val="00581659"/>
    <w:rsid w:val="005819B9"/>
    <w:rsid w:val="00581A65"/>
    <w:rsid w:val="00581CF7"/>
    <w:rsid w:val="00581E0B"/>
    <w:rsid w:val="00581EBF"/>
    <w:rsid w:val="00582002"/>
    <w:rsid w:val="00582216"/>
    <w:rsid w:val="00582641"/>
    <w:rsid w:val="0058268B"/>
    <w:rsid w:val="005827BC"/>
    <w:rsid w:val="00582841"/>
    <w:rsid w:val="00582A55"/>
    <w:rsid w:val="00582CE4"/>
    <w:rsid w:val="00582CEF"/>
    <w:rsid w:val="00582D5E"/>
    <w:rsid w:val="00582DD0"/>
    <w:rsid w:val="00583016"/>
    <w:rsid w:val="0058304E"/>
    <w:rsid w:val="00583431"/>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936"/>
    <w:rsid w:val="00584CF3"/>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E1"/>
    <w:rsid w:val="00586B9A"/>
    <w:rsid w:val="00586BA6"/>
    <w:rsid w:val="00586C9D"/>
    <w:rsid w:val="00586D72"/>
    <w:rsid w:val="00586F10"/>
    <w:rsid w:val="0058706F"/>
    <w:rsid w:val="005870D2"/>
    <w:rsid w:val="00587154"/>
    <w:rsid w:val="0058725F"/>
    <w:rsid w:val="005874B9"/>
    <w:rsid w:val="00587EA9"/>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2AE"/>
    <w:rsid w:val="0059230B"/>
    <w:rsid w:val="005923BA"/>
    <w:rsid w:val="005923CB"/>
    <w:rsid w:val="00592518"/>
    <w:rsid w:val="00592632"/>
    <w:rsid w:val="0059268E"/>
    <w:rsid w:val="00592977"/>
    <w:rsid w:val="00592CB5"/>
    <w:rsid w:val="005931FF"/>
    <w:rsid w:val="005933B5"/>
    <w:rsid w:val="005933CC"/>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74A"/>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D03"/>
    <w:rsid w:val="005A3239"/>
    <w:rsid w:val="005A328E"/>
    <w:rsid w:val="005A34F5"/>
    <w:rsid w:val="005A3638"/>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281"/>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C10"/>
    <w:rsid w:val="005B0E17"/>
    <w:rsid w:val="005B0E4F"/>
    <w:rsid w:val="005B0F1F"/>
    <w:rsid w:val="005B0F70"/>
    <w:rsid w:val="005B12BD"/>
    <w:rsid w:val="005B13B1"/>
    <w:rsid w:val="005B16BD"/>
    <w:rsid w:val="005B1743"/>
    <w:rsid w:val="005B17ED"/>
    <w:rsid w:val="005B18D8"/>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CB5"/>
    <w:rsid w:val="005B4DEC"/>
    <w:rsid w:val="005B4F3C"/>
    <w:rsid w:val="005B51C3"/>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2B1"/>
    <w:rsid w:val="005B75D0"/>
    <w:rsid w:val="005B7624"/>
    <w:rsid w:val="005B7680"/>
    <w:rsid w:val="005B779D"/>
    <w:rsid w:val="005B77F0"/>
    <w:rsid w:val="005B787B"/>
    <w:rsid w:val="005B78FD"/>
    <w:rsid w:val="005B7E0A"/>
    <w:rsid w:val="005C01D8"/>
    <w:rsid w:val="005C03A2"/>
    <w:rsid w:val="005C07E5"/>
    <w:rsid w:val="005C090A"/>
    <w:rsid w:val="005C0940"/>
    <w:rsid w:val="005C0983"/>
    <w:rsid w:val="005C0BD2"/>
    <w:rsid w:val="005C0D14"/>
    <w:rsid w:val="005C0FA3"/>
    <w:rsid w:val="005C10C3"/>
    <w:rsid w:val="005C125F"/>
    <w:rsid w:val="005C135A"/>
    <w:rsid w:val="005C13F8"/>
    <w:rsid w:val="005C14E3"/>
    <w:rsid w:val="005C176B"/>
    <w:rsid w:val="005C1899"/>
    <w:rsid w:val="005C1E0F"/>
    <w:rsid w:val="005C1E37"/>
    <w:rsid w:val="005C1F21"/>
    <w:rsid w:val="005C213D"/>
    <w:rsid w:val="005C22E9"/>
    <w:rsid w:val="005C238A"/>
    <w:rsid w:val="005C264A"/>
    <w:rsid w:val="005C2C06"/>
    <w:rsid w:val="005C2EF1"/>
    <w:rsid w:val="005C2F6F"/>
    <w:rsid w:val="005C305A"/>
    <w:rsid w:val="005C322E"/>
    <w:rsid w:val="005C39DB"/>
    <w:rsid w:val="005C3A89"/>
    <w:rsid w:val="005C3B25"/>
    <w:rsid w:val="005C41EA"/>
    <w:rsid w:val="005C44C7"/>
    <w:rsid w:val="005C4517"/>
    <w:rsid w:val="005C4571"/>
    <w:rsid w:val="005C468D"/>
    <w:rsid w:val="005C491C"/>
    <w:rsid w:val="005C4A10"/>
    <w:rsid w:val="005C4DB8"/>
    <w:rsid w:val="005C4E1B"/>
    <w:rsid w:val="005C4FE7"/>
    <w:rsid w:val="005C5320"/>
    <w:rsid w:val="005C5678"/>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F4B"/>
    <w:rsid w:val="005C6FD2"/>
    <w:rsid w:val="005C6FFD"/>
    <w:rsid w:val="005C7362"/>
    <w:rsid w:val="005C7456"/>
    <w:rsid w:val="005C74D3"/>
    <w:rsid w:val="005C7950"/>
    <w:rsid w:val="005C7953"/>
    <w:rsid w:val="005C7AEF"/>
    <w:rsid w:val="005C7BAC"/>
    <w:rsid w:val="005C7BCD"/>
    <w:rsid w:val="005C7C60"/>
    <w:rsid w:val="005D0116"/>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996"/>
    <w:rsid w:val="005D49C2"/>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4CA"/>
    <w:rsid w:val="005E0550"/>
    <w:rsid w:val="005E065E"/>
    <w:rsid w:val="005E06A5"/>
    <w:rsid w:val="005E06AB"/>
    <w:rsid w:val="005E0719"/>
    <w:rsid w:val="005E0B03"/>
    <w:rsid w:val="005E0B79"/>
    <w:rsid w:val="005E0DAD"/>
    <w:rsid w:val="005E0E62"/>
    <w:rsid w:val="005E0EA9"/>
    <w:rsid w:val="005E0F30"/>
    <w:rsid w:val="005E0F91"/>
    <w:rsid w:val="005E1345"/>
    <w:rsid w:val="005E146D"/>
    <w:rsid w:val="005E1530"/>
    <w:rsid w:val="005E15DC"/>
    <w:rsid w:val="005E18B1"/>
    <w:rsid w:val="005E19E1"/>
    <w:rsid w:val="005E1A8B"/>
    <w:rsid w:val="005E1AD0"/>
    <w:rsid w:val="005E1CB1"/>
    <w:rsid w:val="005E1E29"/>
    <w:rsid w:val="005E231E"/>
    <w:rsid w:val="005E24B8"/>
    <w:rsid w:val="005E24FD"/>
    <w:rsid w:val="005E266C"/>
    <w:rsid w:val="005E290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E4F"/>
    <w:rsid w:val="005E3ED9"/>
    <w:rsid w:val="005E3EF6"/>
    <w:rsid w:val="005E3F57"/>
    <w:rsid w:val="005E4268"/>
    <w:rsid w:val="005E4356"/>
    <w:rsid w:val="005E44BF"/>
    <w:rsid w:val="005E455F"/>
    <w:rsid w:val="005E464A"/>
    <w:rsid w:val="005E46C2"/>
    <w:rsid w:val="005E4783"/>
    <w:rsid w:val="005E49C0"/>
    <w:rsid w:val="005E4A43"/>
    <w:rsid w:val="005E4DED"/>
    <w:rsid w:val="005E4EBC"/>
    <w:rsid w:val="005E5179"/>
    <w:rsid w:val="005E540D"/>
    <w:rsid w:val="005E555E"/>
    <w:rsid w:val="005E55FC"/>
    <w:rsid w:val="005E57BC"/>
    <w:rsid w:val="005E594A"/>
    <w:rsid w:val="005E5B44"/>
    <w:rsid w:val="005E5C0B"/>
    <w:rsid w:val="005E5E91"/>
    <w:rsid w:val="005E6234"/>
    <w:rsid w:val="005E6719"/>
    <w:rsid w:val="005E6CE6"/>
    <w:rsid w:val="005E6E16"/>
    <w:rsid w:val="005E6E34"/>
    <w:rsid w:val="005E7267"/>
    <w:rsid w:val="005E72B0"/>
    <w:rsid w:val="005E72C0"/>
    <w:rsid w:val="005E737C"/>
    <w:rsid w:val="005E75D0"/>
    <w:rsid w:val="005E7759"/>
    <w:rsid w:val="005E78BC"/>
    <w:rsid w:val="005E7B4E"/>
    <w:rsid w:val="005E7EE2"/>
    <w:rsid w:val="005E7F01"/>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99C"/>
    <w:rsid w:val="005F1DDA"/>
    <w:rsid w:val="005F1DDB"/>
    <w:rsid w:val="005F1E79"/>
    <w:rsid w:val="005F1F7C"/>
    <w:rsid w:val="005F2AEA"/>
    <w:rsid w:val="005F2C93"/>
    <w:rsid w:val="005F2D82"/>
    <w:rsid w:val="005F2ED3"/>
    <w:rsid w:val="005F2F6D"/>
    <w:rsid w:val="005F2F80"/>
    <w:rsid w:val="005F323C"/>
    <w:rsid w:val="005F3426"/>
    <w:rsid w:val="005F3622"/>
    <w:rsid w:val="005F394F"/>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64A"/>
    <w:rsid w:val="005F578A"/>
    <w:rsid w:val="005F586F"/>
    <w:rsid w:val="005F5DDB"/>
    <w:rsid w:val="005F5EFB"/>
    <w:rsid w:val="005F60E5"/>
    <w:rsid w:val="005F626F"/>
    <w:rsid w:val="005F65AB"/>
    <w:rsid w:val="005F6664"/>
    <w:rsid w:val="005F66E7"/>
    <w:rsid w:val="005F6878"/>
    <w:rsid w:val="005F68DA"/>
    <w:rsid w:val="005F691D"/>
    <w:rsid w:val="005F6A0F"/>
    <w:rsid w:val="005F6A5C"/>
    <w:rsid w:val="005F6C3C"/>
    <w:rsid w:val="005F6EA9"/>
    <w:rsid w:val="005F6F52"/>
    <w:rsid w:val="005F7141"/>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594"/>
    <w:rsid w:val="00601661"/>
    <w:rsid w:val="006017B1"/>
    <w:rsid w:val="006017CC"/>
    <w:rsid w:val="006017D6"/>
    <w:rsid w:val="0060182E"/>
    <w:rsid w:val="006019BB"/>
    <w:rsid w:val="006019F5"/>
    <w:rsid w:val="00601BF8"/>
    <w:rsid w:val="00601C9D"/>
    <w:rsid w:val="00601E6D"/>
    <w:rsid w:val="00601EC5"/>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CE8"/>
    <w:rsid w:val="00604DAF"/>
    <w:rsid w:val="00604DF3"/>
    <w:rsid w:val="00605396"/>
    <w:rsid w:val="0060542B"/>
    <w:rsid w:val="006054AD"/>
    <w:rsid w:val="006054AF"/>
    <w:rsid w:val="006055B7"/>
    <w:rsid w:val="00605667"/>
    <w:rsid w:val="0060578B"/>
    <w:rsid w:val="006058C4"/>
    <w:rsid w:val="00605D0D"/>
    <w:rsid w:val="00605DE8"/>
    <w:rsid w:val="00605E60"/>
    <w:rsid w:val="00605FEF"/>
    <w:rsid w:val="006060FE"/>
    <w:rsid w:val="0060611B"/>
    <w:rsid w:val="00606125"/>
    <w:rsid w:val="0060612A"/>
    <w:rsid w:val="00606165"/>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881"/>
    <w:rsid w:val="00607989"/>
    <w:rsid w:val="00607B8A"/>
    <w:rsid w:val="00607E06"/>
    <w:rsid w:val="00607E1C"/>
    <w:rsid w:val="006100D5"/>
    <w:rsid w:val="00610284"/>
    <w:rsid w:val="00610704"/>
    <w:rsid w:val="006107E6"/>
    <w:rsid w:val="00610AF4"/>
    <w:rsid w:val="00610C1F"/>
    <w:rsid w:val="00610C27"/>
    <w:rsid w:val="00610C96"/>
    <w:rsid w:val="00610DE9"/>
    <w:rsid w:val="00611132"/>
    <w:rsid w:val="0061116B"/>
    <w:rsid w:val="006112D0"/>
    <w:rsid w:val="0061156A"/>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7A9"/>
    <w:rsid w:val="006168DF"/>
    <w:rsid w:val="00616B3F"/>
    <w:rsid w:val="00616BBE"/>
    <w:rsid w:val="00616C38"/>
    <w:rsid w:val="00616CA6"/>
    <w:rsid w:val="00616CDF"/>
    <w:rsid w:val="00616D70"/>
    <w:rsid w:val="006170F3"/>
    <w:rsid w:val="006172C7"/>
    <w:rsid w:val="0061771C"/>
    <w:rsid w:val="00617731"/>
    <w:rsid w:val="00617780"/>
    <w:rsid w:val="00617865"/>
    <w:rsid w:val="006179A5"/>
    <w:rsid w:val="00617AA5"/>
    <w:rsid w:val="00617C29"/>
    <w:rsid w:val="00617C33"/>
    <w:rsid w:val="006201F3"/>
    <w:rsid w:val="0062022A"/>
    <w:rsid w:val="0062057B"/>
    <w:rsid w:val="00620A1C"/>
    <w:rsid w:val="00620A2B"/>
    <w:rsid w:val="00620A44"/>
    <w:rsid w:val="00620AAC"/>
    <w:rsid w:val="00620B76"/>
    <w:rsid w:val="00620CCC"/>
    <w:rsid w:val="00620D22"/>
    <w:rsid w:val="00620D94"/>
    <w:rsid w:val="00620EA7"/>
    <w:rsid w:val="00620EB6"/>
    <w:rsid w:val="006212CF"/>
    <w:rsid w:val="0062132E"/>
    <w:rsid w:val="006216E1"/>
    <w:rsid w:val="00621783"/>
    <w:rsid w:val="006219DA"/>
    <w:rsid w:val="006219F4"/>
    <w:rsid w:val="00621CB4"/>
    <w:rsid w:val="006220ED"/>
    <w:rsid w:val="0062223F"/>
    <w:rsid w:val="006223D8"/>
    <w:rsid w:val="00622406"/>
    <w:rsid w:val="006224BC"/>
    <w:rsid w:val="00622538"/>
    <w:rsid w:val="0062275F"/>
    <w:rsid w:val="00622903"/>
    <w:rsid w:val="006229F7"/>
    <w:rsid w:val="00622B94"/>
    <w:rsid w:val="00622CF2"/>
    <w:rsid w:val="00622F1D"/>
    <w:rsid w:val="00622FC0"/>
    <w:rsid w:val="00623072"/>
    <w:rsid w:val="00623497"/>
    <w:rsid w:val="006234BC"/>
    <w:rsid w:val="0062352E"/>
    <w:rsid w:val="00623670"/>
    <w:rsid w:val="006236D4"/>
    <w:rsid w:val="00623747"/>
    <w:rsid w:val="00623C51"/>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AB0"/>
    <w:rsid w:val="00627F02"/>
    <w:rsid w:val="00627F07"/>
    <w:rsid w:val="00630060"/>
    <w:rsid w:val="006302D3"/>
    <w:rsid w:val="00630324"/>
    <w:rsid w:val="0063033B"/>
    <w:rsid w:val="00630372"/>
    <w:rsid w:val="00630649"/>
    <w:rsid w:val="006306C4"/>
    <w:rsid w:val="00630751"/>
    <w:rsid w:val="00630CAF"/>
    <w:rsid w:val="00630D32"/>
    <w:rsid w:val="00630DED"/>
    <w:rsid w:val="0063104F"/>
    <w:rsid w:val="0063119F"/>
    <w:rsid w:val="0063124E"/>
    <w:rsid w:val="00631286"/>
    <w:rsid w:val="0063136B"/>
    <w:rsid w:val="00631489"/>
    <w:rsid w:val="0063148D"/>
    <w:rsid w:val="0063178F"/>
    <w:rsid w:val="00631804"/>
    <w:rsid w:val="0063195F"/>
    <w:rsid w:val="006319BF"/>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C68"/>
    <w:rsid w:val="00634E11"/>
    <w:rsid w:val="00634EC5"/>
    <w:rsid w:val="006350E1"/>
    <w:rsid w:val="00635230"/>
    <w:rsid w:val="006352D8"/>
    <w:rsid w:val="006353FC"/>
    <w:rsid w:val="00635602"/>
    <w:rsid w:val="006356C8"/>
    <w:rsid w:val="0063574D"/>
    <w:rsid w:val="00635A17"/>
    <w:rsid w:val="00635BA7"/>
    <w:rsid w:val="00635E95"/>
    <w:rsid w:val="006360F5"/>
    <w:rsid w:val="00636282"/>
    <w:rsid w:val="00636364"/>
    <w:rsid w:val="006363A4"/>
    <w:rsid w:val="006363D6"/>
    <w:rsid w:val="00636495"/>
    <w:rsid w:val="00636840"/>
    <w:rsid w:val="006368E6"/>
    <w:rsid w:val="00636CA2"/>
    <w:rsid w:val="00636CE4"/>
    <w:rsid w:val="00636D5C"/>
    <w:rsid w:val="00636D77"/>
    <w:rsid w:val="00636E70"/>
    <w:rsid w:val="0063706A"/>
    <w:rsid w:val="0063711F"/>
    <w:rsid w:val="00637458"/>
    <w:rsid w:val="006374BD"/>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28B"/>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D12"/>
    <w:rsid w:val="00644E3A"/>
    <w:rsid w:val="00644E81"/>
    <w:rsid w:val="00644FD3"/>
    <w:rsid w:val="0064533A"/>
    <w:rsid w:val="00645379"/>
    <w:rsid w:val="00645425"/>
    <w:rsid w:val="006454C3"/>
    <w:rsid w:val="0064559B"/>
    <w:rsid w:val="00645AC3"/>
    <w:rsid w:val="00645AD1"/>
    <w:rsid w:val="00645BA0"/>
    <w:rsid w:val="00645E1D"/>
    <w:rsid w:val="00646046"/>
    <w:rsid w:val="0064609E"/>
    <w:rsid w:val="00646241"/>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BED"/>
    <w:rsid w:val="00651C26"/>
    <w:rsid w:val="00651C62"/>
    <w:rsid w:val="00651C67"/>
    <w:rsid w:val="00651E76"/>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C0"/>
    <w:rsid w:val="00660CB1"/>
    <w:rsid w:val="00660F5C"/>
    <w:rsid w:val="00660FD6"/>
    <w:rsid w:val="006611C8"/>
    <w:rsid w:val="00661235"/>
    <w:rsid w:val="006617FA"/>
    <w:rsid w:val="006618DD"/>
    <w:rsid w:val="00661B09"/>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9F0"/>
    <w:rsid w:val="00664AF1"/>
    <w:rsid w:val="00664F41"/>
    <w:rsid w:val="00664F86"/>
    <w:rsid w:val="006651EE"/>
    <w:rsid w:val="006657AD"/>
    <w:rsid w:val="00665806"/>
    <w:rsid w:val="0066584A"/>
    <w:rsid w:val="00665957"/>
    <w:rsid w:val="00665C5F"/>
    <w:rsid w:val="00665EB6"/>
    <w:rsid w:val="0066609C"/>
    <w:rsid w:val="006660BE"/>
    <w:rsid w:val="006660F9"/>
    <w:rsid w:val="006663E1"/>
    <w:rsid w:val="0066673D"/>
    <w:rsid w:val="0066681B"/>
    <w:rsid w:val="006668C2"/>
    <w:rsid w:val="00666946"/>
    <w:rsid w:val="00666C9B"/>
    <w:rsid w:val="00666D65"/>
    <w:rsid w:val="00666F44"/>
    <w:rsid w:val="00666F62"/>
    <w:rsid w:val="006674B4"/>
    <w:rsid w:val="00667AA8"/>
    <w:rsid w:val="00667AC6"/>
    <w:rsid w:val="00667AF4"/>
    <w:rsid w:val="00667CEE"/>
    <w:rsid w:val="00667F67"/>
    <w:rsid w:val="006700BE"/>
    <w:rsid w:val="006703BB"/>
    <w:rsid w:val="00670428"/>
    <w:rsid w:val="00670521"/>
    <w:rsid w:val="0067069C"/>
    <w:rsid w:val="006709B2"/>
    <w:rsid w:val="00670C71"/>
    <w:rsid w:val="00670C97"/>
    <w:rsid w:val="00670DBD"/>
    <w:rsid w:val="00670FDE"/>
    <w:rsid w:val="006712C6"/>
    <w:rsid w:val="00671345"/>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BEF"/>
    <w:rsid w:val="00673F2A"/>
    <w:rsid w:val="00674026"/>
    <w:rsid w:val="00674035"/>
    <w:rsid w:val="00674385"/>
    <w:rsid w:val="006745E5"/>
    <w:rsid w:val="00674A24"/>
    <w:rsid w:val="00674F11"/>
    <w:rsid w:val="00675144"/>
    <w:rsid w:val="00675931"/>
    <w:rsid w:val="00675B33"/>
    <w:rsid w:val="00675BBE"/>
    <w:rsid w:val="00675C65"/>
    <w:rsid w:val="00675E17"/>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988"/>
    <w:rsid w:val="00681AA5"/>
    <w:rsid w:val="00681D1E"/>
    <w:rsid w:val="00681DE5"/>
    <w:rsid w:val="00681FF2"/>
    <w:rsid w:val="00681FF6"/>
    <w:rsid w:val="00682024"/>
    <w:rsid w:val="006822DF"/>
    <w:rsid w:val="0068237B"/>
    <w:rsid w:val="0068239E"/>
    <w:rsid w:val="006826F7"/>
    <w:rsid w:val="006826FC"/>
    <w:rsid w:val="0068282B"/>
    <w:rsid w:val="00682998"/>
    <w:rsid w:val="00682B37"/>
    <w:rsid w:val="00682B67"/>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E2F"/>
    <w:rsid w:val="00684E9E"/>
    <w:rsid w:val="00684F60"/>
    <w:rsid w:val="00685061"/>
    <w:rsid w:val="006852E6"/>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C3"/>
    <w:rsid w:val="0068756B"/>
    <w:rsid w:val="00687740"/>
    <w:rsid w:val="00687847"/>
    <w:rsid w:val="006878D1"/>
    <w:rsid w:val="00687BF4"/>
    <w:rsid w:val="00687E10"/>
    <w:rsid w:val="0069050E"/>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CD8"/>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64D"/>
    <w:rsid w:val="00695A20"/>
    <w:rsid w:val="00695CAD"/>
    <w:rsid w:val="00695D2D"/>
    <w:rsid w:val="00695F4D"/>
    <w:rsid w:val="006960F5"/>
    <w:rsid w:val="0069627E"/>
    <w:rsid w:val="00696334"/>
    <w:rsid w:val="00696A75"/>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84"/>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1120"/>
    <w:rsid w:val="006B1596"/>
    <w:rsid w:val="006B15BD"/>
    <w:rsid w:val="006B1695"/>
    <w:rsid w:val="006B16CF"/>
    <w:rsid w:val="006B207D"/>
    <w:rsid w:val="006B236C"/>
    <w:rsid w:val="006B25E3"/>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CD7"/>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A4D"/>
    <w:rsid w:val="006B6C30"/>
    <w:rsid w:val="006B6C86"/>
    <w:rsid w:val="006B6CC2"/>
    <w:rsid w:val="006B703D"/>
    <w:rsid w:val="006B7422"/>
    <w:rsid w:val="006B74B2"/>
    <w:rsid w:val="006B74C7"/>
    <w:rsid w:val="006B7694"/>
    <w:rsid w:val="006B7C0A"/>
    <w:rsid w:val="006B7DB6"/>
    <w:rsid w:val="006B7E71"/>
    <w:rsid w:val="006C0049"/>
    <w:rsid w:val="006C00B3"/>
    <w:rsid w:val="006C028B"/>
    <w:rsid w:val="006C04BD"/>
    <w:rsid w:val="006C087D"/>
    <w:rsid w:val="006C0A56"/>
    <w:rsid w:val="006C0CCB"/>
    <w:rsid w:val="006C0E04"/>
    <w:rsid w:val="006C0F2F"/>
    <w:rsid w:val="006C0F64"/>
    <w:rsid w:val="006C1110"/>
    <w:rsid w:val="006C1158"/>
    <w:rsid w:val="006C12B2"/>
    <w:rsid w:val="006C142E"/>
    <w:rsid w:val="006C15D7"/>
    <w:rsid w:val="006C1662"/>
    <w:rsid w:val="006C1A92"/>
    <w:rsid w:val="006C1AC4"/>
    <w:rsid w:val="006C1C30"/>
    <w:rsid w:val="006C1C54"/>
    <w:rsid w:val="006C1F0A"/>
    <w:rsid w:val="006C1F22"/>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B44"/>
    <w:rsid w:val="006C4D16"/>
    <w:rsid w:val="006C4D4A"/>
    <w:rsid w:val="006C4D82"/>
    <w:rsid w:val="006C4F00"/>
    <w:rsid w:val="006C5122"/>
    <w:rsid w:val="006C5588"/>
    <w:rsid w:val="006C574C"/>
    <w:rsid w:val="006C57B1"/>
    <w:rsid w:val="006C5966"/>
    <w:rsid w:val="006C5B93"/>
    <w:rsid w:val="006C5BDB"/>
    <w:rsid w:val="006C5C42"/>
    <w:rsid w:val="006C5CF1"/>
    <w:rsid w:val="006C5D0B"/>
    <w:rsid w:val="006C5ECB"/>
    <w:rsid w:val="006C5F3B"/>
    <w:rsid w:val="006C5FF5"/>
    <w:rsid w:val="006C600E"/>
    <w:rsid w:val="006C6052"/>
    <w:rsid w:val="006C65E2"/>
    <w:rsid w:val="006C6B62"/>
    <w:rsid w:val="006C6B7C"/>
    <w:rsid w:val="006C6CBF"/>
    <w:rsid w:val="006C6DFE"/>
    <w:rsid w:val="006C6EB3"/>
    <w:rsid w:val="006C7027"/>
    <w:rsid w:val="006C703C"/>
    <w:rsid w:val="006C729B"/>
    <w:rsid w:val="006C72AE"/>
    <w:rsid w:val="006C7318"/>
    <w:rsid w:val="006C732E"/>
    <w:rsid w:val="006C739D"/>
    <w:rsid w:val="006C73A0"/>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B94"/>
    <w:rsid w:val="006D0E26"/>
    <w:rsid w:val="006D0F27"/>
    <w:rsid w:val="006D0FDA"/>
    <w:rsid w:val="006D12BD"/>
    <w:rsid w:val="006D1503"/>
    <w:rsid w:val="006D15BA"/>
    <w:rsid w:val="006D167D"/>
    <w:rsid w:val="006D1738"/>
    <w:rsid w:val="006D1913"/>
    <w:rsid w:val="006D1A9C"/>
    <w:rsid w:val="006D1AAD"/>
    <w:rsid w:val="006D1C39"/>
    <w:rsid w:val="006D1DF8"/>
    <w:rsid w:val="006D1E35"/>
    <w:rsid w:val="006D2110"/>
    <w:rsid w:val="006D2146"/>
    <w:rsid w:val="006D22AE"/>
    <w:rsid w:val="006D2321"/>
    <w:rsid w:val="006D2491"/>
    <w:rsid w:val="006D24A8"/>
    <w:rsid w:val="006D2777"/>
    <w:rsid w:val="006D27FE"/>
    <w:rsid w:val="006D2A3A"/>
    <w:rsid w:val="006D2AA2"/>
    <w:rsid w:val="006D2B4D"/>
    <w:rsid w:val="006D2B86"/>
    <w:rsid w:val="006D2C4C"/>
    <w:rsid w:val="006D2CEF"/>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D5"/>
    <w:rsid w:val="006D731B"/>
    <w:rsid w:val="006D752D"/>
    <w:rsid w:val="006D7834"/>
    <w:rsid w:val="006D7963"/>
    <w:rsid w:val="006D79DA"/>
    <w:rsid w:val="006D7CF0"/>
    <w:rsid w:val="006D7DFD"/>
    <w:rsid w:val="006D7FE9"/>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C36"/>
    <w:rsid w:val="006E1E16"/>
    <w:rsid w:val="006E1FD2"/>
    <w:rsid w:val="006E2186"/>
    <w:rsid w:val="006E24FC"/>
    <w:rsid w:val="006E26F4"/>
    <w:rsid w:val="006E2945"/>
    <w:rsid w:val="006E2CF1"/>
    <w:rsid w:val="006E2CFE"/>
    <w:rsid w:val="006E2FF5"/>
    <w:rsid w:val="006E3049"/>
    <w:rsid w:val="006E328A"/>
    <w:rsid w:val="006E3329"/>
    <w:rsid w:val="006E3359"/>
    <w:rsid w:val="006E3530"/>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8AB"/>
    <w:rsid w:val="006E59AF"/>
    <w:rsid w:val="006E59BD"/>
    <w:rsid w:val="006E5A24"/>
    <w:rsid w:val="006E5F00"/>
    <w:rsid w:val="006E5F97"/>
    <w:rsid w:val="006E645E"/>
    <w:rsid w:val="006E65B7"/>
    <w:rsid w:val="006E667B"/>
    <w:rsid w:val="006E6961"/>
    <w:rsid w:val="006E6CDE"/>
    <w:rsid w:val="006E6EC7"/>
    <w:rsid w:val="006E72A9"/>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FB9"/>
    <w:rsid w:val="006F307A"/>
    <w:rsid w:val="006F31CC"/>
    <w:rsid w:val="006F3443"/>
    <w:rsid w:val="006F3547"/>
    <w:rsid w:val="006F36BA"/>
    <w:rsid w:val="006F373F"/>
    <w:rsid w:val="006F37AD"/>
    <w:rsid w:val="006F3A4D"/>
    <w:rsid w:val="006F3A83"/>
    <w:rsid w:val="006F3AB6"/>
    <w:rsid w:val="006F3B56"/>
    <w:rsid w:val="006F3E93"/>
    <w:rsid w:val="006F3E94"/>
    <w:rsid w:val="006F3F3B"/>
    <w:rsid w:val="006F408B"/>
    <w:rsid w:val="006F4292"/>
    <w:rsid w:val="006F42A6"/>
    <w:rsid w:val="006F42E8"/>
    <w:rsid w:val="006F43C9"/>
    <w:rsid w:val="006F451B"/>
    <w:rsid w:val="006F45E6"/>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7CF"/>
    <w:rsid w:val="006F69CA"/>
    <w:rsid w:val="006F69D3"/>
    <w:rsid w:val="006F6C28"/>
    <w:rsid w:val="006F6C57"/>
    <w:rsid w:val="006F6C7C"/>
    <w:rsid w:val="006F6EDE"/>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20AC"/>
    <w:rsid w:val="007022B6"/>
    <w:rsid w:val="0070248D"/>
    <w:rsid w:val="007029F3"/>
    <w:rsid w:val="00702B6C"/>
    <w:rsid w:val="00702BBF"/>
    <w:rsid w:val="00702DB9"/>
    <w:rsid w:val="00702EF2"/>
    <w:rsid w:val="00702F01"/>
    <w:rsid w:val="00703018"/>
    <w:rsid w:val="0070329B"/>
    <w:rsid w:val="0070343D"/>
    <w:rsid w:val="0070347C"/>
    <w:rsid w:val="007034C9"/>
    <w:rsid w:val="007035BB"/>
    <w:rsid w:val="00703729"/>
    <w:rsid w:val="0070374D"/>
    <w:rsid w:val="00703765"/>
    <w:rsid w:val="007037D1"/>
    <w:rsid w:val="00703D0E"/>
    <w:rsid w:val="00703EF0"/>
    <w:rsid w:val="0070409E"/>
    <w:rsid w:val="007043EE"/>
    <w:rsid w:val="007045D7"/>
    <w:rsid w:val="007046DB"/>
    <w:rsid w:val="007049CC"/>
    <w:rsid w:val="00704F0A"/>
    <w:rsid w:val="00704F3D"/>
    <w:rsid w:val="00704FA6"/>
    <w:rsid w:val="00704FAF"/>
    <w:rsid w:val="007050E8"/>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6C5"/>
    <w:rsid w:val="00706769"/>
    <w:rsid w:val="00706814"/>
    <w:rsid w:val="00706AA0"/>
    <w:rsid w:val="00706BAA"/>
    <w:rsid w:val="00706C12"/>
    <w:rsid w:val="00706F3C"/>
    <w:rsid w:val="00706F92"/>
    <w:rsid w:val="00707164"/>
    <w:rsid w:val="00707210"/>
    <w:rsid w:val="00707224"/>
    <w:rsid w:val="007072F0"/>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E21"/>
    <w:rsid w:val="00710F89"/>
    <w:rsid w:val="00711060"/>
    <w:rsid w:val="007111B7"/>
    <w:rsid w:val="007112E4"/>
    <w:rsid w:val="0071136B"/>
    <w:rsid w:val="007114EE"/>
    <w:rsid w:val="00711660"/>
    <w:rsid w:val="00711828"/>
    <w:rsid w:val="007118B9"/>
    <w:rsid w:val="00711915"/>
    <w:rsid w:val="00711B7F"/>
    <w:rsid w:val="00711C8D"/>
    <w:rsid w:val="00711DAC"/>
    <w:rsid w:val="00711FAD"/>
    <w:rsid w:val="00712137"/>
    <w:rsid w:val="00712200"/>
    <w:rsid w:val="0071227E"/>
    <w:rsid w:val="00712531"/>
    <w:rsid w:val="00712BDC"/>
    <w:rsid w:val="00712C31"/>
    <w:rsid w:val="00712C5C"/>
    <w:rsid w:val="00712DBA"/>
    <w:rsid w:val="00712EC1"/>
    <w:rsid w:val="00712F44"/>
    <w:rsid w:val="007132AA"/>
    <w:rsid w:val="007133FF"/>
    <w:rsid w:val="00713833"/>
    <w:rsid w:val="00713D36"/>
    <w:rsid w:val="00713EED"/>
    <w:rsid w:val="0071466E"/>
    <w:rsid w:val="00714769"/>
    <w:rsid w:val="00714905"/>
    <w:rsid w:val="00714D11"/>
    <w:rsid w:val="007150C9"/>
    <w:rsid w:val="007155AD"/>
    <w:rsid w:val="00715699"/>
    <w:rsid w:val="0071575F"/>
    <w:rsid w:val="00715794"/>
    <w:rsid w:val="00715826"/>
    <w:rsid w:val="00715965"/>
    <w:rsid w:val="007159A6"/>
    <w:rsid w:val="00715A11"/>
    <w:rsid w:val="00715C66"/>
    <w:rsid w:val="00715E88"/>
    <w:rsid w:val="00716110"/>
    <w:rsid w:val="00716128"/>
    <w:rsid w:val="0071616F"/>
    <w:rsid w:val="0071617F"/>
    <w:rsid w:val="007162C2"/>
    <w:rsid w:val="007165EC"/>
    <w:rsid w:val="00716760"/>
    <w:rsid w:val="00716794"/>
    <w:rsid w:val="00716B94"/>
    <w:rsid w:val="00716D1E"/>
    <w:rsid w:val="00716D5F"/>
    <w:rsid w:val="00716DC7"/>
    <w:rsid w:val="00716E84"/>
    <w:rsid w:val="0071709E"/>
    <w:rsid w:val="00717208"/>
    <w:rsid w:val="00717291"/>
    <w:rsid w:val="00717350"/>
    <w:rsid w:val="0071761A"/>
    <w:rsid w:val="007178C3"/>
    <w:rsid w:val="00717988"/>
    <w:rsid w:val="00717F2A"/>
    <w:rsid w:val="00720061"/>
    <w:rsid w:val="007202F6"/>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E46"/>
    <w:rsid w:val="00726E4D"/>
    <w:rsid w:val="00726FFB"/>
    <w:rsid w:val="00727092"/>
    <w:rsid w:val="007271E1"/>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DA"/>
    <w:rsid w:val="00730F84"/>
    <w:rsid w:val="0073122C"/>
    <w:rsid w:val="0073135F"/>
    <w:rsid w:val="0073156D"/>
    <w:rsid w:val="00731634"/>
    <w:rsid w:val="00731901"/>
    <w:rsid w:val="00731AF9"/>
    <w:rsid w:val="00731D9C"/>
    <w:rsid w:val="00731DA9"/>
    <w:rsid w:val="00731DAD"/>
    <w:rsid w:val="00731FA7"/>
    <w:rsid w:val="007320C4"/>
    <w:rsid w:val="0073214F"/>
    <w:rsid w:val="007321BE"/>
    <w:rsid w:val="007321FF"/>
    <w:rsid w:val="007322C0"/>
    <w:rsid w:val="007328DD"/>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B16"/>
    <w:rsid w:val="00737CB1"/>
    <w:rsid w:val="00737CB6"/>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6A5"/>
    <w:rsid w:val="00741711"/>
    <w:rsid w:val="0074192E"/>
    <w:rsid w:val="00741A87"/>
    <w:rsid w:val="00741C43"/>
    <w:rsid w:val="00741F43"/>
    <w:rsid w:val="00741FE3"/>
    <w:rsid w:val="00742095"/>
    <w:rsid w:val="0074228D"/>
    <w:rsid w:val="00742462"/>
    <w:rsid w:val="0074251D"/>
    <w:rsid w:val="00742681"/>
    <w:rsid w:val="007427F3"/>
    <w:rsid w:val="00742AAC"/>
    <w:rsid w:val="00742B3F"/>
    <w:rsid w:val="00742FC5"/>
    <w:rsid w:val="0074309B"/>
    <w:rsid w:val="00743303"/>
    <w:rsid w:val="00743320"/>
    <w:rsid w:val="007433BD"/>
    <w:rsid w:val="00743900"/>
    <w:rsid w:val="00743BCC"/>
    <w:rsid w:val="00743BDF"/>
    <w:rsid w:val="00743D5B"/>
    <w:rsid w:val="00743DDC"/>
    <w:rsid w:val="00743ED9"/>
    <w:rsid w:val="0074414C"/>
    <w:rsid w:val="0074426A"/>
    <w:rsid w:val="00744372"/>
    <w:rsid w:val="007444ED"/>
    <w:rsid w:val="007446F5"/>
    <w:rsid w:val="00744706"/>
    <w:rsid w:val="007448E0"/>
    <w:rsid w:val="00744A41"/>
    <w:rsid w:val="00744C6C"/>
    <w:rsid w:val="00744DD9"/>
    <w:rsid w:val="00744FB6"/>
    <w:rsid w:val="007452F4"/>
    <w:rsid w:val="00745332"/>
    <w:rsid w:val="00745798"/>
    <w:rsid w:val="00745BEB"/>
    <w:rsid w:val="00745E83"/>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A00"/>
    <w:rsid w:val="00750A42"/>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598"/>
    <w:rsid w:val="00767714"/>
    <w:rsid w:val="007677BB"/>
    <w:rsid w:val="00767A59"/>
    <w:rsid w:val="00767B03"/>
    <w:rsid w:val="00767DAB"/>
    <w:rsid w:val="00767E79"/>
    <w:rsid w:val="007700D9"/>
    <w:rsid w:val="007701D9"/>
    <w:rsid w:val="007702A7"/>
    <w:rsid w:val="007702BB"/>
    <w:rsid w:val="00770376"/>
    <w:rsid w:val="007703DB"/>
    <w:rsid w:val="00770A12"/>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93"/>
    <w:rsid w:val="007774DD"/>
    <w:rsid w:val="00777785"/>
    <w:rsid w:val="0077783D"/>
    <w:rsid w:val="00777878"/>
    <w:rsid w:val="00777C3C"/>
    <w:rsid w:val="00777DBB"/>
    <w:rsid w:val="00777DD2"/>
    <w:rsid w:val="00777E13"/>
    <w:rsid w:val="00777E40"/>
    <w:rsid w:val="0078034B"/>
    <w:rsid w:val="0078086A"/>
    <w:rsid w:val="00780DC4"/>
    <w:rsid w:val="00780E00"/>
    <w:rsid w:val="00780F7C"/>
    <w:rsid w:val="00781086"/>
    <w:rsid w:val="0078109D"/>
    <w:rsid w:val="0078123F"/>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A2"/>
    <w:rsid w:val="0078407C"/>
    <w:rsid w:val="00784193"/>
    <w:rsid w:val="00784282"/>
    <w:rsid w:val="00784361"/>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A"/>
    <w:rsid w:val="00791EAF"/>
    <w:rsid w:val="00791FD4"/>
    <w:rsid w:val="007921BE"/>
    <w:rsid w:val="007925B6"/>
    <w:rsid w:val="007925CB"/>
    <w:rsid w:val="00792693"/>
    <w:rsid w:val="007927DB"/>
    <w:rsid w:val="007928EF"/>
    <w:rsid w:val="00792BB0"/>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6F8"/>
    <w:rsid w:val="007A1AF9"/>
    <w:rsid w:val="007A1E04"/>
    <w:rsid w:val="007A1E6F"/>
    <w:rsid w:val="007A1EA3"/>
    <w:rsid w:val="007A1F66"/>
    <w:rsid w:val="007A1F67"/>
    <w:rsid w:val="007A207C"/>
    <w:rsid w:val="007A2387"/>
    <w:rsid w:val="007A23FD"/>
    <w:rsid w:val="007A249A"/>
    <w:rsid w:val="007A253A"/>
    <w:rsid w:val="007A25B7"/>
    <w:rsid w:val="007A26B1"/>
    <w:rsid w:val="007A26B3"/>
    <w:rsid w:val="007A27E8"/>
    <w:rsid w:val="007A2A78"/>
    <w:rsid w:val="007A2E11"/>
    <w:rsid w:val="007A2EE8"/>
    <w:rsid w:val="007A2F84"/>
    <w:rsid w:val="007A2F9F"/>
    <w:rsid w:val="007A308B"/>
    <w:rsid w:val="007A31A1"/>
    <w:rsid w:val="007A3516"/>
    <w:rsid w:val="007A3710"/>
    <w:rsid w:val="007A3746"/>
    <w:rsid w:val="007A3919"/>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E47"/>
    <w:rsid w:val="007B2E61"/>
    <w:rsid w:val="007B2F6F"/>
    <w:rsid w:val="007B2F77"/>
    <w:rsid w:val="007B2FA7"/>
    <w:rsid w:val="007B31C1"/>
    <w:rsid w:val="007B31FD"/>
    <w:rsid w:val="007B32D3"/>
    <w:rsid w:val="007B3566"/>
    <w:rsid w:val="007B3607"/>
    <w:rsid w:val="007B3846"/>
    <w:rsid w:val="007B3A02"/>
    <w:rsid w:val="007B3A88"/>
    <w:rsid w:val="007B3AC8"/>
    <w:rsid w:val="007B3E80"/>
    <w:rsid w:val="007B4485"/>
    <w:rsid w:val="007B46D0"/>
    <w:rsid w:val="007B476A"/>
    <w:rsid w:val="007B47C8"/>
    <w:rsid w:val="007B484C"/>
    <w:rsid w:val="007B4916"/>
    <w:rsid w:val="007B49F8"/>
    <w:rsid w:val="007B4AC2"/>
    <w:rsid w:val="007B4E29"/>
    <w:rsid w:val="007B4FA9"/>
    <w:rsid w:val="007B51C1"/>
    <w:rsid w:val="007B5407"/>
    <w:rsid w:val="007B5440"/>
    <w:rsid w:val="007B54FA"/>
    <w:rsid w:val="007B56F9"/>
    <w:rsid w:val="007B5B26"/>
    <w:rsid w:val="007B5ED8"/>
    <w:rsid w:val="007B5F4A"/>
    <w:rsid w:val="007B60C0"/>
    <w:rsid w:val="007B6146"/>
    <w:rsid w:val="007B617F"/>
    <w:rsid w:val="007B61FB"/>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FD"/>
    <w:rsid w:val="007C01C0"/>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B94"/>
    <w:rsid w:val="007C1BC6"/>
    <w:rsid w:val="007C1C1A"/>
    <w:rsid w:val="007C1EF9"/>
    <w:rsid w:val="007C207E"/>
    <w:rsid w:val="007C20EF"/>
    <w:rsid w:val="007C20FC"/>
    <w:rsid w:val="007C2539"/>
    <w:rsid w:val="007C25EA"/>
    <w:rsid w:val="007C2860"/>
    <w:rsid w:val="007C2A7B"/>
    <w:rsid w:val="007C2BC3"/>
    <w:rsid w:val="007C2E62"/>
    <w:rsid w:val="007C3224"/>
    <w:rsid w:val="007C330E"/>
    <w:rsid w:val="007C35C6"/>
    <w:rsid w:val="007C3671"/>
    <w:rsid w:val="007C3E1B"/>
    <w:rsid w:val="007C3E7D"/>
    <w:rsid w:val="007C3FCB"/>
    <w:rsid w:val="007C3FD2"/>
    <w:rsid w:val="007C4033"/>
    <w:rsid w:val="007C40B8"/>
    <w:rsid w:val="007C411E"/>
    <w:rsid w:val="007C41D5"/>
    <w:rsid w:val="007C453C"/>
    <w:rsid w:val="007C49F6"/>
    <w:rsid w:val="007C4B91"/>
    <w:rsid w:val="007C5196"/>
    <w:rsid w:val="007C542B"/>
    <w:rsid w:val="007C58E9"/>
    <w:rsid w:val="007C5938"/>
    <w:rsid w:val="007C5BAA"/>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1045"/>
    <w:rsid w:val="007D10A9"/>
    <w:rsid w:val="007D10B9"/>
    <w:rsid w:val="007D10D7"/>
    <w:rsid w:val="007D136E"/>
    <w:rsid w:val="007D1462"/>
    <w:rsid w:val="007D1487"/>
    <w:rsid w:val="007D1517"/>
    <w:rsid w:val="007D17A4"/>
    <w:rsid w:val="007D1C1E"/>
    <w:rsid w:val="007D1D84"/>
    <w:rsid w:val="007D1E1B"/>
    <w:rsid w:val="007D1EE3"/>
    <w:rsid w:val="007D20F3"/>
    <w:rsid w:val="007D223C"/>
    <w:rsid w:val="007D2371"/>
    <w:rsid w:val="007D237A"/>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BA0"/>
    <w:rsid w:val="007D4CA7"/>
    <w:rsid w:val="007D4CAD"/>
    <w:rsid w:val="007D4EF7"/>
    <w:rsid w:val="007D4F54"/>
    <w:rsid w:val="007D4F6B"/>
    <w:rsid w:val="007D4FC4"/>
    <w:rsid w:val="007D501C"/>
    <w:rsid w:val="007D515A"/>
    <w:rsid w:val="007D51AC"/>
    <w:rsid w:val="007D544F"/>
    <w:rsid w:val="007D55BB"/>
    <w:rsid w:val="007D595A"/>
    <w:rsid w:val="007D5A25"/>
    <w:rsid w:val="007D5A80"/>
    <w:rsid w:val="007D5A8A"/>
    <w:rsid w:val="007D5C55"/>
    <w:rsid w:val="007D5E6F"/>
    <w:rsid w:val="007D5E94"/>
    <w:rsid w:val="007D6030"/>
    <w:rsid w:val="007D609B"/>
    <w:rsid w:val="007D63C3"/>
    <w:rsid w:val="007D640D"/>
    <w:rsid w:val="007D64F6"/>
    <w:rsid w:val="007D655A"/>
    <w:rsid w:val="007D66AD"/>
    <w:rsid w:val="007D66B3"/>
    <w:rsid w:val="007D66F3"/>
    <w:rsid w:val="007D69A5"/>
    <w:rsid w:val="007D6A3F"/>
    <w:rsid w:val="007D6E57"/>
    <w:rsid w:val="007D712C"/>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EEC"/>
    <w:rsid w:val="007E103B"/>
    <w:rsid w:val="007E112C"/>
    <w:rsid w:val="007E16C8"/>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A24"/>
    <w:rsid w:val="007E2F3B"/>
    <w:rsid w:val="007E2FFC"/>
    <w:rsid w:val="007E3393"/>
    <w:rsid w:val="007E3589"/>
    <w:rsid w:val="007E36C3"/>
    <w:rsid w:val="007E3706"/>
    <w:rsid w:val="007E3816"/>
    <w:rsid w:val="007E39C3"/>
    <w:rsid w:val="007E3A95"/>
    <w:rsid w:val="007E3BCD"/>
    <w:rsid w:val="007E3CDE"/>
    <w:rsid w:val="007E3FB4"/>
    <w:rsid w:val="007E41E5"/>
    <w:rsid w:val="007E443D"/>
    <w:rsid w:val="007E4529"/>
    <w:rsid w:val="007E45D6"/>
    <w:rsid w:val="007E48B6"/>
    <w:rsid w:val="007E4C21"/>
    <w:rsid w:val="007E4CFB"/>
    <w:rsid w:val="007E4E63"/>
    <w:rsid w:val="007E4F69"/>
    <w:rsid w:val="007E5A9E"/>
    <w:rsid w:val="007E5C19"/>
    <w:rsid w:val="007E5D25"/>
    <w:rsid w:val="007E5D7C"/>
    <w:rsid w:val="007E5DBD"/>
    <w:rsid w:val="007E66FC"/>
    <w:rsid w:val="007E68C2"/>
    <w:rsid w:val="007E6AA4"/>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C41"/>
    <w:rsid w:val="007F2E01"/>
    <w:rsid w:val="007F2ED5"/>
    <w:rsid w:val="007F2FB7"/>
    <w:rsid w:val="007F304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ACB"/>
    <w:rsid w:val="007F7AE2"/>
    <w:rsid w:val="007F7D21"/>
    <w:rsid w:val="007F7D2A"/>
    <w:rsid w:val="007F7EC2"/>
    <w:rsid w:val="007F7ECC"/>
    <w:rsid w:val="00800148"/>
    <w:rsid w:val="008001C1"/>
    <w:rsid w:val="008002B6"/>
    <w:rsid w:val="00800905"/>
    <w:rsid w:val="00800D8A"/>
    <w:rsid w:val="00801031"/>
    <w:rsid w:val="00801145"/>
    <w:rsid w:val="008011D2"/>
    <w:rsid w:val="0080147F"/>
    <w:rsid w:val="00801582"/>
    <w:rsid w:val="008015C9"/>
    <w:rsid w:val="008017EE"/>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48"/>
    <w:rsid w:val="008038BD"/>
    <w:rsid w:val="008039B0"/>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E11"/>
    <w:rsid w:val="00805EB6"/>
    <w:rsid w:val="00805F8E"/>
    <w:rsid w:val="00806033"/>
    <w:rsid w:val="008060C3"/>
    <w:rsid w:val="008061F1"/>
    <w:rsid w:val="00806203"/>
    <w:rsid w:val="00806269"/>
    <w:rsid w:val="008062B3"/>
    <w:rsid w:val="00806418"/>
    <w:rsid w:val="00806538"/>
    <w:rsid w:val="0080656E"/>
    <w:rsid w:val="00806636"/>
    <w:rsid w:val="00806665"/>
    <w:rsid w:val="008067A8"/>
    <w:rsid w:val="008069EE"/>
    <w:rsid w:val="00806A67"/>
    <w:rsid w:val="00806A94"/>
    <w:rsid w:val="0080707F"/>
    <w:rsid w:val="00807107"/>
    <w:rsid w:val="00807137"/>
    <w:rsid w:val="0080725B"/>
    <w:rsid w:val="00807393"/>
    <w:rsid w:val="00807A38"/>
    <w:rsid w:val="00807DB0"/>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23"/>
    <w:rsid w:val="0081135F"/>
    <w:rsid w:val="008113B6"/>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938"/>
    <w:rsid w:val="00813CEC"/>
    <w:rsid w:val="00813DAB"/>
    <w:rsid w:val="00813ED0"/>
    <w:rsid w:val="00813F84"/>
    <w:rsid w:val="00814063"/>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69"/>
    <w:rsid w:val="008206D8"/>
    <w:rsid w:val="008209B5"/>
    <w:rsid w:val="008209F4"/>
    <w:rsid w:val="00820C55"/>
    <w:rsid w:val="00820CBD"/>
    <w:rsid w:val="00820D7D"/>
    <w:rsid w:val="00820E72"/>
    <w:rsid w:val="00820E77"/>
    <w:rsid w:val="00820FE2"/>
    <w:rsid w:val="00821146"/>
    <w:rsid w:val="0082116A"/>
    <w:rsid w:val="008211A9"/>
    <w:rsid w:val="00821622"/>
    <w:rsid w:val="0082165F"/>
    <w:rsid w:val="008217E8"/>
    <w:rsid w:val="00821B30"/>
    <w:rsid w:val="00821BAF"/>
    <w:rsid w:val="00821E7B"/>
    <w:rsid w:val="0082203E"/>
    <w:rsid w:val="008221CA"/>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F1"/>
    <w:rsid w:val="00826814"/>
    <w:rsid w:val="00826BA6"/>
    <w:rsid w:val="00826BF1"/>
    <w:rsid w:val="00826D49"/>
    <w:rsid w:val="00826DB0"/>
    <w:rsid w:val="00826E3E"/>
    <w:rsid w:val="00826F4B"/>
    <w:rsid w:val="00827242"/>
    <w:rsid w:val="00827294"/>
    <w:rsid w:val="0082738B"/>
    <w:rsid w:val="008273C5"/>
    <w:rsid w:val="00827536"/>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862"/>
    <w:rsid w:val="0083295F"/>
    <w:rsid w:val="00832A52"/>
    <w:rsid w:val="00832B5C"/>
    <w:rsid w:val="00832CC7"/>
    <w:rsid w:val="008330ED"/>
    <w:rsid w:val="008333AA"/>
    <w:rsid w:val="0083343B"/>
    <w:rsid w:val="00833705"/>
    <w:rsid w:val="00833A5C"/>
    <w:rsid w:val="00833B2E"/>
    <w:rsid w:val="00834027"/>
    <w:rsid w:val="008342CC"/>
    <w:rsid w:val="0083458A"/>
    <w:rsid w:val="008345F2"/>
    <w:rsid w:val="008346FB"/>
    <w:rsid w:val="00834883"/>
    <w:rsid w:val="008349D8"/>
    <w:rsid w:val="00834A62"/>
    <w:rsid w:val="00834CA5"/>
    <w:rsid w:val="00834CC3"/>
    <w:rsid w:val="00834D80"/>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2A"/>
    <w:rsid w:val="00836757"/>
    <w:rsid w:val="00836943"/>
    <w:rsid w:val="00836A70"/>
    <w:rsid w:val="00836D29"/>
    <w:rsid w:val="00836DA8"/>
    <w:rsid w:val="00836EE6"/>
    <w:rsid w:val="00836F21"/>
    <w:rsid w:val="008373E7"/>
    <w:rsid w:val="00837539"/>
    <w:rsid w:val="0083791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2B9"/>
    <w:rsid w:val="00841425"/>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EFD"/>
    <w:rsid w:val="0084408F"/>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35D"/>
    <w:rsid w:val="008464AC"/>
    <w:rsid w:val="008465B9"/>
    <w:rsid w:val="008468CA"/>
    <w:rsid w:val="00846B8C"/>
    <w:rsid w:val="00846CCE"/>
    <w:rsid w:val="00846DFC"/>
    <w:rsid w:val="00847012"/>
    <w:rsid w:val="00847026"/>
    <w:rsid w:val="0084710F"/>
    <w:rsid w:val="00847264"/>
    <w:rsid w:val="00847440"/>
    <w:rsid w:val="0084749E"/>
    <w:rsid w:val="008474D9"/>
    <w:rsid w:val="0084765E"/>
    <w:rsid w:val="0084775B"/>
    <w:rsid w:val="00847913"/>
    <w:rsid w:val="008479E6"/>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5B"/>
    <w:rsid w:val="00851E5E"/>
    <w:rsid w:val="00852080"/>
    <w:rsid w:val="00852135"/>
    <w:rsid w:val="008523C6"/>
    <w:rsid w:val="00852A63"/>
    <w:rsid w:val="00852C12"/>
    <w:rsid w:val="00852E4B"/>
    <w:rsid w:val="00852E5F"/>
    <w:rsid w:val="00852E9A"/>
    <w:rsid w:val="00852E9D"/>
    <w:rsid w:val="00852F0F"/>
    <w:rsid w:val="008530B0"/>
    <w:rsid w:val="00853304"/>
    <w:rsid w:val="008536F0"/>
    <w:rsid w:val="00853763"/>
    <w:rsid w:val="0085392E"/>
    <w:rsid w:val="008539F7"/>
    <w:rsid w:val="00853A1E"/>
    <w:rsid w:val="00853A49"/>
    <w:rsid w:val="00853B91"/>
    <w:rsid w:val="00853FB8"/>
    <w:rsid w:val="00854271"/>
    <w:rsid w:val="0085445B"/>
    <w:rsid w:val="008548D8"/>
    <w:rsid w:val="00854CEA"/>
    <w:rsid w:val="00854D69"/>
    <w:rsid w:val="00854EAC"/>
    <w:rsid w:val="00854EEF"/>
    <w:rsid w:val="008551E9"/>
    <w:rsid w:val="008553CB"/>
    <w:rsid w:val="0085540F"/>
    <w:rsid w:val="00855658"/>
    <w:rsid w:val="008556B4"/>
    <w:rsid w:val="0085585D"/>
    <w:rsid w:val="00855AA1"/>
    <w:rsid w:val="00855AF6"/>
    <w:rsid w:val="00855B5C"/>
    <w:rsid w:val="00855D14"/>
    <w:rsid w:val="00855D6E"/>
    <w:rsid w:val="00856031"/>
    <w:rsid w:val="00856091"/>
    <w:rsid w:val="008560D4"/>
    <w:rsid w:val="0085616F"/>
    <w:rsid w:val="00856198"/>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6A9"/>
    <w:rsid w:val="0085780F"/>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46"/>
    <w:rsid w:val="0086536A"/>
    <w:rsid w:val="00865380"/>
    <w:rsid w:val="00865416"/>
    <w:rsid w:val="008654C3"/>
    <w:rsid w:val="00865565"/>
    <w:rsid w:val="00865586"/>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13A"/>
    <w:rsid w:val="008711F6"/>
    <w:rsid w:val="008714BE"/>
    <w:rsid w:val="00871558"/>
    <w:rsid w:val="00871691"/>
    <w:rsid w:val="008717CE"/>
    <w:rsid w:val="008717D0"/>
    <w:rsid w:val="008719D2"/>
    <w:rsid w:val="008719E1"/>
    <w:rsid w:val="00871B8C"/>
    <w:rsid w:val="00871E20"/>
    <w:rsid w:val="00871F14"/>
    <w:rsid w:val="00872308"/>
    <w:rsid w:val="008729CB"/>
    <w:rsid w:val="00872B77"/>
    <w:rsid w:val="00872BED"/>
    <w:rsid w:val="00872D1A"/>
    <w:rsid w:val="00872DE7"/>
    <w:rsid w:val="00872E5D"/>
    <w:rsid w:val="00872F06"/>
    <w:rsid w:val="008733FF"/>
    <w:rsid w:val="008734D6"/>
    <w:rsid w:val="00873893"/>
    <w:rsid w:val="008738AC"/>
    <w:rsid w:val="00873AA5"/>
    <w:rsid w:val="00873AB6"/>
    <w:rsid w:val="00873AE9"/>
    <w:rsid w:val="00873C92"/>
    <w:rsid w:val="00873CAB"/>
    <w:rsid w:val="00873CC2"/>
    <w:rsid w:val="00873F2D"/>
    <w:rsid w:val="00873FA6"/>
    <w:rsid w:val="00873FEF"/>
    <w:rsid w:val="0087412A"/>
    <w:rsid w:val="008743DE"/>
    <w:rsid w:val="008745C4"/>
    <w:rsid w:val="0087468E"/>
    <w:rsid w:val="008746DE"/>
    <w:rsid w:val="008749FA"/>
    <w:rsid w:val="00874B1C"/>
    <w:rsid w:val="00874B7C"/>
    <w:rsid w:val="00874BA9"/>
    <w:rsid w:val="00874CA8"/>
    <w:rsid w:val="008751E6"/>
    <w:rsid w:val="008753A8"/>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80076"/>
    <w:rsid w:val="00880144"/>
    <w:rsid w:val="00880329"/>
    <w:rsid w:val="0088033A"/>
    <w:rsid w:val="0088044E"/>
    <w:rsid w:val="0088050F"/>
    <w:rsid w:val="0088076A"/>
    <w:rsid w:val="008807BF"/>
    <w:rsid w:val="0088094A"/>
    <w:rsid w:val="008809DA"/>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797"/>
    <w:rsid w:val="00890921"/>
    <w:rsid w:val="00890977"/>
    <w:rsid w:val="00890A39"/>
    <w:rsid w:val="00890AB0"/>
    <w:rsid w:val="00890DBF"/>
    <w:rsid w:val="0089117D"/>
    <w:rsid w:val="008912B1"/>
    <w:rsid w:val="00891487"/>
    <w:rsid w:val="008915CE"/>
    <w:rsid w:val="0089194E"/>
    <w:rsid w:val="00891B06"/>
    <w:rsid w:val="00891B93"/>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75"/>
    <w:rsid w:val="0089789B"/>
    <w:rsid w:val="0089795D"/>
    <w:rsid w:val="00897B6A"/>
    <w:rsid w:val="00897D04"/>
    <w:rsid w:val="00897D1E"/>
    <w:rsid w:val="00897E89"/>
    <w:rsid w:val="00897E8B"/>
    <w:rsid w:val="00897F58"/>
    <w:rsid w:val="00897FCE"/>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9F7"/>
    <w:rsid w:val="008A2AB4"/>
    <w:rsid w:val="008A2C7C"/>
    <w:rsid w:val="008A2CAB"/>
    <w:rsid w:val="008A2E51"/>
    <w:rsid w:val="008A2EEA"/>
    <w:rsid w:val="008A2F22"/>
    <w:rsid w:val="008A2FBA"/>
    <w:rsid w:val="008A311D"/>
    <w:rsid w:val="008A323C"/>
    <w:rsid w:val="008A3493"/>
    <w:rsid w:val="008A34C1"/>
    <w:rsid w:val="008A3614"/>
    <w:rsid w:val="008A3765"/>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102"/>
    <w:rsid w:val="008A5264"/>
    <w:rsid w:val="008A5544"/>
    <w:rsid w:val="008A5599"/>
    <w:rsid w:val="008A5659"/>
    <w:rsid w:val="008A569B"/>
    <w:rsid w:val="008A56C4"/>
    <w:rsid w:val="008A56CE"/>
    <w:rsid w:val="008A5B77"/>
    <w:rsid w:val="008A5C7E"/>
    <w:rsid w:val="008A5CF9"/>
    <w:rsid w:val="008A5F88"/>
    <w:rsid w:val="008A5F9E"/>
    <w:rsid w:val="008A6219"/>
    <w:rsid w:val="008A628C"/>
    <w:rsid w:val="008A6369"/>
    <w:rsid w:val="008A63E7"/>
    <w:rsid w:val="008A6413"/>
    <w:rsid w:val="008A64EB"/>
    <w:rsid w:val="008A657E"/>
    <w:rsid w:val="008A668C"/>
    <w:rsid w:val="008A6693"/>
    <w:rsid w:val="008A6731"/>
    <w:rsid w:val="008A67C1"/>
    <w:rsid w:val="008A67F7"/>
    <w:rsid w:val="008A687B"/>
    <w:rsid w:val="008A688F"/>
    <w:rsid w:val="008A6C32"/>
    <w:rsid w:val="008A6EE8"/>
    <w:rsid w:val="008A6F4C"/>
    <w:rsid w:val="008A6FF6"/>
    <w:rsid w:val="008A71F6"/>
    <w:rsid w:val="008A72D4"/>
    <w:rsid w:val="008A7508"/>
    <w:rsid w:val="008A7569"/>
    <w:rsid w:val="008A76C1"/>
    <w:rsid w:val="008A7744"/>
    <w:rsid w:val="008A7779"/>
    <w:rsid w:val="008A797F"/>
    <w:rsid w:val="008A7C3F"/>
    <w:rsid w:val="008A7DBB"/>
    <w:rsid w:val="008A7EF7"/>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5E8"/>
    <w:rsid w:val="008B45F7"/>
    <w:rsid w:val="008B4865"/>
    <w:rsid w:val="008B4C59"/>
    <w:rsid w:val="008B4DAE"/>
    <w:rsid w:val="008B4E4B"/>
    <w:rsid w:val="008B5763"/>
    <w:rsid w:val="008B57A8"/>
    <w:rsid w:val="008B59BA"/>
    <w:rsid w:val="008B5AD1"/>
    <w:rsid w:val="008B5BC4"/>
    <w:rsid w:val="008B5D0E"/>
    <w:rsid w:val="008B5FFB"/>
    <w:rsid w:val="008B62F4"/>
    <w:rsid w:val="008B64CE"/>
    <w:rsid w:val="008B650D"/>
    <w:rsid w:val="008B67B6"/>
    <w:rsid w:val="008B6B85"/>
    <w:rsid w:val="008B6F95"/>
    <w:rsid w:val="008B70FE"/>
    <w:rsid w:val="008B7451"/>
    <w:rsid w:val="008B74A4"/>
    <w:rsid w:val="008B751A"/>
    <w:rsid w:val="008B75F9"/>
    <w:rsid w:val="008B7656"/>
    <w:rsid w:val="008B7782"/>
    <w:rsid w:val="008B794A"/>
    <w:rsid w:val="008B7A15"/>
    <w:rsid w:val="008B7C96"/>
    <w:rsid w:val="008B7D08"/>
    <w:rsid w:val="008B7E95"/>
    <w:rsid w:val="008C03A2"/>
    <w:rsid w:val="008C040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352"/>
    <w:rsid w:val="008C2355"/>
    <w:rsid w:val="008C23E8"/>
    <w:rsid w:val="008C2486"/>
    <w:rsid w:val="008C257A"/>
    <w:rsid w:val="008C25CC"/>
    <w:rsid w:val="008C2672"/>
    <w:rsid w:val="008C2823"/>
    <w:rsid w:val="008C2884"/>
    <w:rsid w:val="008C28C7"/>
    <w:rsid w:val="008C2CBA"/>
    <w:rsid w:val="008C2D29"/>
    <w:rsid w:val="008C325B"/>
    <w:rsid w:val="008C3271"/>
    <w:rsid w:val="008C3279"/>
    <w:rsid w:val="008C3377"/>
    <w:rsid w:val="008C3769"/>
    <w:rsid w:val="008C37DC"/>
    <w:rsid w:val="008C3A0C"/>
    <w:rsid w:val="008C3B52"/>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484"/>
    <w:rsid w:val="008C69F1"/>
    <w:rsid w:val="008C6ACE"/>
    <w:rsid w:val="008C6BF4"/>
    <w:rsid w:val="008C6D3A"/>
    <w:rsid w:val="008C6D3E"/>
    <w:rsid w:val="008C70AD"/>
    <w:rsid w:val="008C71E3"/>
    <w:rsid w:val="008C71E8"/>
    <w:rsid w:val="008C7219"/>
    <w:rsid w:val="008C7254"/>
    <w:rsid w:val="008C72BF"/>
    <w:rsid w:val="008C72EF"/>
    <w:rsid w:val="008C7405"/>
    <w:rsid w:val="008C76EA"/>
    <w:rsid w:val="008C7B00"/>
    <w:rsid w:val="008C7C86"/>
    <w:rsid w:val="008C7D55"/>
    <w:rsid w:val="008C7F10"/>
    <w:rsid w:val="008C7F4D"/>
    <w:rsid w:val="008D012E"/>
    <w:rsid w:val="008D01B7"/>
    <w:rsid w:val="008D022F"/>
    <w:rsid w:val="008D02FA"/>
    <w:rsid w:val="008D037A"/>
    <w:rsid w:val="008D04AF"/>
    <w:rsid w:val="008D0688"/>
    <w:rsid w:val="008D080B"/>
    <w:rsid w:val="008D0A08"/>
    <w:rsid w:val="008D0B84"/>
    <w:rsid w:val="008D0E25"/>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83A"/>
    <w:rsid w:val="008D3C9C"/>
    <w:rsid w:val="008D3D1F"/>
    <w:rsid w:val="008D4652"/>
    <w:rsid w:val="008D47DF"/>
    <w:rsid w:val="008D49EE"/>
    <w:rsid w:val="008D4A85"/>
    <w:rsid w:val="008D4AA8"/>
    <w:rsid w:val="008D4B77"/>
    <w:rsid w:val="008D4C85"/>
    <w:rsid w:val="008D4CD0"/>
    <w:rsid w:val="008D4E61"/>
    <w:rsid w:val="008D5242"/>
    <w:rsid w:val="008D5472"/>
    <w:rsid w:val="008D5541"/>
    <w:rsid w:val="008D56BD"/>
    <w:rsid w:val="008D57CF"/>
    <w:rsid w:val="008D59C5"/>
    <w:rsid w:val="008D5CA3"/>
    <w:rsid w:val="008D5D2A"/>
    <w:rsid w:val="008D5E6B"/>
    <w:rsid w:val="008D6167"/>
    <w:rsid w:val="008D6218"/>
    <w:rsid w:val="008D6266"/>
    <w:rsid w:val="008D6458"/>
    <w:rsid w:val="008D660D"/>
    <w:rsid w:val="008D6AE9"/>
    <w:rsid w:val="008D6B82"/>
    <w:rsid w:val="008D6F26"/>
    <w:rsid w:val="008D7295"/>
    <w:rsid w:val="008D73B2"/>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ECC"/>
    <w:rsid w:val="008E3F0E"/>
    <w:rsid w:val="008E3F91"/>
    <w:rsid w:val="008E42F8"/>
    <w:rsid w:val="008E45B9"/>
    <w:rsid w:val="008E4A8F"/>
    <w:rsid w:val="008E4C48"/>
    <w:rsid w:val="008E4E21"/>
    <w:rsid w:val="008E4E55"/>
    <w:rsid w:val="008E4FAA"/>
    <w:rsid w:val="008E4FF2"/>
    <w:rsid w:val="008E50C2"/>
    <w:rsid w:val="008E52F9"/>
    <w:rsid w:val="008E53A0"/>
    <w:rsid w:val="008E55A3"/>
    <w:rsid w:val="008E55D1"/>
    <w:rsid w:val="008E5771"/>
    <w:rsid w:val="008E581E"/>
    <w:rsid w:val="008E5B7D"/>
    <w:rsid w:val="008E5BAC"/>
    <w:rsid w:val="008E5DB1"/>
    <w:rsid w:val="008E5ECE"/>
    <w:rsid w:val="008E5F11"/>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FD"/>
    <w:rsid w:val="008E7D42"/>
    <w:rsid w:val="008E7DFA"/>
    <w:rsid w:val="008E7E07"/>
    <w:rsid w:val="008E7FA9"/>
    <w:rsid w:val="008F06D2"/>
    <w:rsid w:val="008F097F"/>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C76"/>
    <w:rsid w:val="008F2D0B"/>
    <w:rsid w:val="008F3116"/>
    <w:rsid w:val="008F3218"/>
    <w:rsid w:val="008F3337"/>
    <w:rsid w:val="008F3355"/>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7CF"/>
    <w:rsid w:val="008F7900"/>
    <w:rsid w:val="008F79BD"/>
    <w:rsid w:val="008F7AD2"/>
    <w:rsid w:val="008F7FFC"/>
    <w:rsid w:val="0090065D"/>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995"/>
    <w:rsid w:val="00903A52"/>
    <w:rsid w:val="00903A8E"/>
    <w:rsid w:val="00903CA9"/>
    <w:rsid w:val="00903FF0"/>
    <w:rsid w:val="009040E6"/>
    <w:rsid w:val="009044C2"/>
    <w:rsid w:val="00904540"/>
    <w:rsid w:val="00904575"/>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EB7"/>
    <w:rsid w:val="009130A2"/>
    <w:rsid w:val="0091363D"/>
    <w:rsid w:val="009137C8"/>
    <w:rsid w:val="00913977"/>
    <w:rsid w:val="00913B4E"/>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3C4"/>
    <w:rsid w:val="00915507"/>
    <w:rsid w:val="0091566E"/>
    <w:rsid w:val="00915677"/>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D9"/>
    <w:rsid w:val="009239FA"/>
    <w:rsid w:val="00923B51"/>
    <w:rsid w:val="00923ED2"/>
    <w:rsid w:val="00924250"/>
    <w:rsid w:val="00924318"/>
    <w:rsid w:val="009247F8"/>
    <w:rsid w:val="00924837"/>
    <w:rsid w:val="00924A86"/>
    <w:rsid w:val="00924F16"/>
    <w:rsid w:val="00925048"/>
    <w:rsid w:val="0092504A"/>
    <w:rsid w:val="0092560D"/>
    <w:rsid w:val="00925867"/>
    <w:rsid w:val="00925A07"/>
    <w:rsid w:val="00925C98"/>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216"/>
    <w:rsid w:val="009303D9"/>
    <w:rsid w:val="00930813"/>
    <w:rsid w:val="0093097E"/>
    <w:rsid w:val="009309B6"/>
    <w:rsid w:val="009309D6"/>
    <w:rsid w:val="00930A51"/>
    <w:rsid w:val="00931A4F"/>
    <w:rsid w:val="00931A98"/>
    <w:rsid w:val="00931AE0"/>
    <w:rsid w:val="00931CD1"/>
    <w:rsid w:val="00931D40"/>
    <w:rsid w:val="00931DEB"/>
    <w:rsid w:val="00931F5A"/>
    <w:rsid w:val="009321E6"/>
    <w:rsid w:val="009321E9"/>
    <w:rsid w:val="0093234D"/>
    <w:rsid w:val="009323BF"/>
    <w:rsid w:val="00932427"/>
    <w:rsid w:val="0093246E"/>
    <w:rsid w:val="00932529"/>
    <w:rsid w:val="009326A9"/>
    <w:rsid w:val="00932736"/>
    <w:rsid w:val="0093280E"/>
    <w:rsid w:val="0093288F"/>
    <w:rsid w:val="00932C12"/>
    <w:rsid w:val="00932C59"/>
    <w:rsid w:val="00932CBF"/>
    <w:rsid w:val="00932E5B"/>
    <w:rsid w:val="00933039"/>
    <w:rsid w:val="009330A3"/>
    <w:rsid w:val="00933146"/>
    <w:rsid w:val="0093331C"/>
    <w:rsid w:val="00933327"/>
    <w:rsid w:val="00933340"/>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80A"/>
    <w:rsid w:val="00934856"/>
    <w:rsid w:val="009348A1"/>
    <w:rsid w:val="00934971"/>
    <w:rsid w:val="00934973"/>
    <w:rsid w:val="00934CE1"/>
    <w:rsid w:val="00934D27"/>
    <w:rsid w:val="00934D82"/>
    <w:rsid w:val="009350E2"/>
    <w:rsid w:val="00935517"/>
    <w:rsid w:val="0093551C"/>
    <w:rsid w:val="009356B4"/>
    <w:rsid w:val="00935867"/>
    <w:rsid w:val="00935B04"/>
    <w:rsid w:val="00935C4C"/>
    <w:rsid w:val="00935DB8"/>
    <w:rsid w:val="00935E73"/>
    <w:rsid w:val="00936201"/>
    <w:rsid w:val="00936448"/>
    <w:rsid w:val="0093654D"/>
    <w:rsid w:val="0093657B"/>
    <w:rsid w:val="00936C9C"/>
    <w:rsid w:val="00936CD8"/>
    <w:rsid w:val="00936CFE"/>
    <w:rsid w:val="00936E2D"/>
    <w:rsid w:val="00936E4F"/>
    <w:rsid w:val="00936ED8"/>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600"/>
    <w:rsid w:val="009406CE"/>
    <w:rsid w:val="00940737"/>
    <w:rsid w:val="00940879"/>
    <w:rsid w:val="009408D7"/>
    <w:rsid w:val="00940AAD"/>
    <w:rsid w:val="00940BD8"/>
    <w:rsid w:val="00940CBA"/>
    <w:rsid w:val="00940DB8"/>
    <w:rsid w:val="00940FEF"/>
    <w:rsid w:val="00941110"/>
    <w:rsid w:val="00941155"/>
    <w:rsid w:val="0094127E"/>
    <w:rsid w:val="00941576"/>
    <w:rsid w:val="009416FF"/>
    <w:rsid w:val="00941726"/>
    <w:rsid w:val="00941815"/>
    <w:rsid w:val="00941946"/>
    <w:rsid w:val="00941B1A"/>
    <w:rsid w:val="00941C32"/>
    <w:rsid w:val="00941D6E"/>
    <w:rsid w:val="00941EA7"/>
    <w:rsid w:val="00941F2B"/>
    <w:rsid w:val="00941F48"/>
    <w:rsid w:val="009421E7"/>
    <w:rsid w:val="009423D8"/>
    <w:rsid w:val="00942451"/>
    <w:rsid w:val="009424CD"/>
    <w:rsid w:val="009424FC"/>
    <w:rsid w:val="009425F9"/>
    <w:rsid w:val="009426F5"/>
    <w:rsid w:val="00942938"/>
    <w:rsid w:val="00942977"/>
    <w:rsid w:val="00942B6A"/>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81F"/>
    <w:rsid w:val="00944B46"/>
    <w:rsid w:val="00944BCB"/>
    <w:rsid w:val="00944CED"/>
    <w:rsid w:val="00944D5B"/>
    <w:rsid w:val="00944F41"/>
    <w:rsid w:val="00944F7A"/>
    <w:rsid w:val="00944F87"/>
    <w:rsid w:val="00945137"/>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4A8"/>
    <w:rsid w:val="009505A8"/>
    <w:rsid w:val="009506C8"/>
    <w:rsid w:val="009507AF"/>
    <w:rsid w:val="0095087D"/>
    <w:rsid w:val="0095089C"/>
    <w:rsid w:val="009509BA"/>
    <w:rsid w:val="009509FD"/>
    <w:rsid w:val="00950CB4"/>
    <w:rsid w:val="00950CE7"/>
    <w:rsid w:val="00951057"/>
    <w:rsid w:val="009515B9"/>
    <w:rsid w:val="0095167B"/>
    <w:rsid w:val="00951AE4"/>
    <w:rsid w:val="00951BB3"/>
    <w:rsid w:val="00951C4C"/>
    <w:rsid w:val="00951D1B"/>
    <w:rsid w:val="00951FBF"/>
    <w:rsid w:val="00952003"/>
    <w:rsid w:val="009520F0"/>
    <w:rsid w:val="0095220A"/>
    <w:rsid w:val="00952361"/>
    <w:rsid w:val="00952538"/>
    <w:rsid w:val="00952855"/>
    <w:rsid w:val="00952F39"/>
    <w:rsid w:val="00953018"/>
    <w:rsid w:val="00953349"/>
    <w:rsid w:val="0095334C"/>
    <w:rsid w:val="00953486"/>
    <w:rsid w:val="009536F2"/>
    <w:rsid w:val="00953733"/>
    <w:rsid w:val="00953851"/>
    <w:rsid w:val="00953A20"/>
    <w:rsid w:val="00953A8E"/>
    <w:rsid w:val="00953F64"/>
    <w:rsid w:val="00953FE5"/>
    <w:rsid w:val="0095402D"/>
    <w:rsid w:val="0095405B"/>
    <w:rsid w:val="00954096"/>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7FE"/>
    <w:rsid w:val="00963961"/>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7"/>
    <w:rsid w:val="00965FF8"/>
    <w:rsid w:val="00966232"/>
    <w:rsid w:val="009664C7"/>
    <w:rsid w:val="009664EE"/>
    <w:rsid w:val="00966564"/>
    <w:rsid w:val="009666BD"/>
    <w:rsid w:val="0096689F"/>
    <w:rsid w:val="00966A64"/>
    <w:rsid w:val="00966AA5"/>
    <w:rsid w:val="00966ADA"/>
    <w:rsid w:val="00966B91"/>
    <w:rsid w:val="00966DB9"/>
    <w:rsid w:val="009670AE"/>
    <w:rsid w:val="00967301"/>
    <w:rsid w:val="009676FB"/>
    <w:rsid w:val="00967726"/>
    <w:rsid w:val="00967745"/>
    <w:rsid w:val="00967885"/>
    <w:rsid w:val="00967ADA"/>
    <w:rsid w:val="00967B43"/>
    <w:rsid w:val="00967C43"/>
    <w:rsid w:val="00967CA0"/>
    <w:rsid w:val="0097016E"/>
    <w:rsid w:val="00970364"/>
    <w:rsid w:val="0097047F"/>
    <w:rsid w:val="0097049F"/>
    <w:rsid w:val="00970B17"/>
    <w:rsid w:val="00970B44"/>
    <w:rsid w:val="00970BBA"/>
    <w:rsid w:val="00970D48"/>
    <w:rsid w:val="00970D97"/>
    <w:rsid w:val="00970DE9"/>
    <w:rsid w:val="00970EAA"/>
    <w:rsid w:val="00970F83"/>
    <w:rsid w:val="00971098"/>
    <w:rsid w:val="009712A9"/>
    <w:rsid w:val="0097136F"/>
    <w:rsid w:val="009713EC"/>
    <w:rsid w:val="0097142C"/>
    <w:rsid w:val="009716A0"/>
    <w:rsid w:val="009716CD"/>
    <w:rsid w:val="0097177B"/>
    <w:rsid w:val="00971A3E"/>
    <w:rsid w:val="00971DB8"/>
    <w:rsid w:val="00971FC1"/>
    <w:rsid w:val="00972435"/>
    <w:rsid w:val="00972498"/>
    <w:rsid w:val="009724A8"/>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E4A"/>
    <w:rsid w:val="009750A0"/>
    <w:rsid w:val="00975254"/>
    <w:rsid w:val="009753D1"/>
    <w:rsid w:val="009757E4"/>
    <w:rsid w:val="009759D6"/>
    <w:rsid w:val="00975B3B"/>
    <w:rsid w:val="00975B40"/>
    <w:rsid w:val="00975C6D"/>
    <w:rsid w:val="00975CC9"/>
    <w:rsid w:val="00975E05"/>
    <w:rsid w:val="00975EB8"/>
    <w:rsid w:val="00976185"/>
    <w:rsid w:val="00976304"/>
    <w:rsid w:val="0097650C"/>
    <w:rsid w:val="009765EB"/>
    <w:rsid w:val="0097679E"/>
    <w:rsid w:val="0097688A"/>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55E"/>
    <w:rsid w:val="0098065B"/>
    <w:rsid w:val="0098078A"/>
    <w:rsid w:val="009808C1"/>
    <w:rsid w:val="00980A96"/>
    <w:rsid w:val="00980B1B"/>
    <w:rsid w:val="00980BBA"/>
    <w:rsid w:val="00980F05"/>
    <w:rsid w:val="00980FD5"/>
    <w:rsid w:val="00981285"/>
    <w:rsid w:val="00981442"/>
    <w:rsid w:val="009814BA"/>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1D3"/>
    <w:rsid w:val="0098327C"/>
    <w:rsid w:val="009832C1"/>
    <w:rsid w:val="00983385"/>
    <w:rsid w:val="00983547"/>
    <w:rsid w:val="0098365C"/>
    <w:rsid w:val="0098388A"/>
    <w:rsid w:val="00983BAA"/>
    <w:rsid w:val="00983CDE"/>
    <w:rsid w:val="00983F2A"/>
    <w:rsid w:val="009840C3"/>
    <w:rsid w:val="009845A3"/>
    <w:rsid w:val="009846CF"/>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C0F"/>
    <w:rsid w:val="00987FAE"/>
    <w:rsid w:val="0099006F"/>
    <w:rsid w:val="009902B6"/>
    <w:rsid w:val="0099046B"/>
    <w:rsid w:val="00990803"/>
    <w:rsid w:val="00990895"/>
    <w:rsid w:val="009908C8"/>
    <w:rsid w:val="00990AB6"/>
    <w:rsid w:val="00990B69"/>
    <w:rsid w:val="00990CA7"/>
    <w:rsid w:val="00991082"/>
    <w:rsid w:val="00991325"/>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F9C"/>
    <w:rsid w:val="009A147F"/>
    <w:rsid w:val="009A15C9"/>
    <w:rsid w:val="009A165F"/>
    <w:rsid w:val="009A1983"/>
    <w:rsid w:val="009A1B3C"/>
    <w:rsid w:val="009A1B77"/>
    <w:rsid w:val="009A1C69"/>
    <w:rsid w:val="009A1D2B"/>
    <w:rsid w:val="009A1E01"/>
    <w:rsid w:val="009A2109"/>
    <w:rsid w:val="009A21E1"/>
    <w:rsid w:val="009A23CD"/>
    <w:rsid w:val="009A2499"/>
    <w:rsid w:val="009A2595"/>
    <w:rsid w:val="009A25BB"/>
    <w:rsid w:val="009A2654"/>
    <w:rsid w:val="009A27DF"/>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6DF"/>
    <w:rsid w:val="009A5AA2"/>
    <w:rsid w:val="009A5B38"/>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CAC"/>
    <w:rsid w:val="009B1EB9"/>
    <w:rsid w:val="009B1F99"/>
    <w:rsid w:val="009B2133"/>
    <w:rsid w:val="009B217A"/>
    <w:rsid w:val="009B21EA"/>
    <w:rsid w:val="009B24CC"/>
    <w:rsid w:val="009B25EB"/>
    <w:rsid w:val="009B2755"/>
    <w:rsid w:val="009B2773"/>
    <w:rsid w:val="009B27C1"/>
    <w:rsid w:val="009B2875"/>
    <w:rsid w:val="009B2EBE"/>
    <w:rsid w:val="009B34C9"/>
    <w:rsid w:val="009B3638"/>
    <w:rsid w:val="009B3BC4"/>
    <w:rsid w:val="009B3D80"/>
    <w:rsid w:val="009B40EB"/>
    <w:rsid w:val="009B4385"/>
    <w:rsid w:val="009B45A1"/>
    <w:rsid w:val="009B4BA4"/>
    <w:rsid w:val="009B4BD4"/>
    <w:rsid w:val="009B4CB4"/>
    <w:rsid w:val="009B4D1E"/>
    <w:rsid w:val="009B51C7"/>
    <w:rsid w:val="009B51E9"/>
    <w:rsid w:val="009B5328"/>
    <w:rsid w:val="009B5413"/>
    <w:rsid w:val="009B56BF"/>
    <w:rsid w:val="009B57E2"/>
    <w:rsid w:val="009B5A34"/>
    <w:rsid w:val="009B5A8A"/>
    <w:rsid w:val="009B5AD8"/>
    <w:rsid w:val="009B5AE1"/>
    <w:rsid w:val="009B5C78"/>
    <w:rsid w:val="009B5CC2"/>
    <w:rsid w:val="009B5E12"/>
    <w:rsid w:val="009B5F09"/>
    <w:rsid w:val="009B5F32"/>
    <w:rsid w:val="009B5FD5"/>
    <w:rsid w:val="009B6233"/>
    <w:rsid w:val="009B6297"/>
    <w:rsid w:val="009B6492"/>
    <w:rsid w:val="009B6566"/>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4A2"/>
    <w:rsid w:val="009C28D0"/>
    <w:rsid w:val="009C296E"/>
    <w:rsid w:val="009C2A79"/>
    <w:rsid w:val="009C2C2E"/>
    <w:rsid w:val="009C2F96"/>
    <w:rsid w:val="009C32C7"/>
    <w:rsid w:val="009C3553"/>
    <w:rsid w:val="009C36B1"/>
    <w:rsid w:val="009C37A4"/>
    <w:rsid w:val="009C3B0A"/>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513A"/>
    <w:rsid w:val="009C519E"/>
    <w:rsid w:val="009C52CB"/>
    <w:rsid w:val="009C5347"/>
    <w:rsid w:val="009C5587"/>
    <w:rsid w:val="009C55CA"/>
    <w:rsid w:val="009C56F6"/>
    <w:rsid w:val="009C5761"/>
    <w:rsid w:val="009C58B4"/>
    <w:rsid w:val="009C5966"/>
    <w:rsid w:val="009C59E9"/>
    <w:rsid w:val="009C5D1A"/>
    <w:rsid w:val="009C5D1C"/>
    <w:rsid w:val="009C5E24"/>
    <w:rsid w:val="009C5ECE"/>
    <w:rsid w:val="009C5F02"/>
    <w:rsid w:val="009C5F2E"/>
    <w:rsid w:val="009C65DF"/>
    <w:rsid w:val="009C6A3A"/>
    <w:rsid w:val="009C6AF8"/>
    <w:rsid w:val="009C6C0A"/>
    <w:rsid w:val="009C6F98"/>
    <w:rsid w:val="009C7080"/>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78B"/>
    <w:rsid w:val="009D087D"/>
    <w:rsid w:val="009D0974"/>
    <w:rsid w:val="009D0995"/>
    <w:rsid w:val="009D0A75"/>
    <w:rsid w:val="009D0AC5"/>
    <w:rsid w:val="009D0BA4"/>
    <w:rsid w:val="009D0FC4"/>
    <w:rsid w:val="009D10BF"/>
    <w:rsid w:val="009D111E"/>
    <w:rsid w:val="009D11F0"/>
    <w:rsid w:val="009D1345"/>
    <w:rsid w:val="009D14AA"/>
    <w:rsid w:val="009D155F"/>
    <w:rsid w:val="009D164F"/>
    <w:rsid w:val="009D1743"/>
    <w:rsid w:val="009D19DD"/>
    <w:rsid w:val="009D1E68"/>
    <w:rsid w:val="009D1F17"/>
    <w:rsid w:val="009D2100"/>
    <w:rsid w:val="009D214A"/>
    <w:rsid w:val="009D2163"/>
    <w:rsid w:val="009D243B"/>
    <w:rsid w:val="009D2576"/>
    <w:rsid w:val="009D26DF"/>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DA"/>
    <w:rsid w:val="009D4ACA"/>
    <w:rsid w:val="009D4B05"/>
    <w:rsid w:val="009D4B26"/>
    <w:rsid w:val="009D4C1B"/>
    <w:rsid w:val="009D4C7D"/>
    <w:rsid w:val="009D4D0E"/>
    <w:rsid w:val="009D502B"/>
    <w:rsid w:val="009D5688"/>
    <w:rsid w:val="009D57D7"/>
    <w:rsid w:val="009D5B61"/>
    <w:rsid w:val="009D5C77"/>
    <w:rsid w:val="009D5D25"/>
    <w:rsid w:val="009D5D37"/>
    <w:rsid w:val="009D5D3A"/>
    <w:rsid w:val="009D5D42"/>
    <w:rsid w:val="009D633C"/>
    <w:rsid w:val="009D6657"/>
    <w:rsid w:val="009D66E2"/>
    <w:rsid w:val="009D6CDB"/>
    <w:rsid w:val="009D742C"/>
    <w:rsid w:val="009D74D6"/>
    <w:rsid w:val="009D7579"/>
    <w:rsid w:val="009D75B8"/>
    <w:rsid w:val="009D79C4"/>
    <w:rsid w:val="009D7BEE"/>
    <w:rsid w:val="009D7C5D"/>
    <w:rsid w:val="009D7C8E"/>
    <w:rsid w:val="009D7C92"/>
    <w:rsid w:val="009E0012"/>
    <w:rsid w:val="009E03EA"/>
    <w:rsid w:val="009E067E"/>
    <w:rsid w:val="009E09BB"/>
    <w:rsid w:val="009E0B2F"/>
    <w:rsid w:val="009E0C2B"/>
    <w:rsid w:val="009E0C4D"/>
    <w:rsid w:val="009E0CDF"/>
    <w:rsid w:val="009E0FAD"/>
    <w:rsid w:val="009E104E"/>
    <w:rsid w:val="009E1269"/>
    <w:rsid w:val="009E1633"/>
    <w:rsid w:val="009E16A0"/>
    <w:rsid w:val="009E1724"/>
    <w:rsid w:val="009E179E"/>
    <w:rsid w:val="009E1804"/>
    <w:rsid w:val="009E1C8C"/>
    <w:rsid w:val="009E1D4E"/>
    <w:rsid w:val="009E1E25"/>
    <w:rsid w:val="009E2200"/>
    <w:rsid w:val="009E222A"/>
    <w:rsid w:val="009E2269"/>
    <w:rsid w:val="009E22C2"/>
    <w:rsid w:val="009E22D7"/>
    <w:rsid w:val="009E26E5"/>
    <w:rsid w:val="009E2823"/>
    <w:rsid w:val="009E2ABB"/>
    <w:rsid w:val="009E2AF1"/>
    <w:rsid w:val="009E2B07"/>
    <w:rsid w:val="009E2BFB"/>
    <w:rsid w:val="009E2D3D"/>
    <w:rsid w:val="009E2FF7"/>
    <w:rsid w:val="009E3206"/>
    <w:rsid w:val="009E32A0"/>
    <w:rsid w:val="009E32A8"/>
    <w:rsid w:val="009E33B8"/>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F5C"/>
    <w:rsid w:val="009E566A"/>
    <w:rsid w:val="009E5670"/>
    <w:rsid w:val="009E57BC"/>
    <w:rsid w:val="009E5956"/>
    <w:rsid w:val="009E5AFF"/>
    <w:rsid w:val="009E5B6D"/>
    <w:rsid w:val="009E5C2F"/>
    <w:rsid w:val="009E5CDD"/>
    <w:rsid w:val="009E5CF1"/>
    <w:rsid w:val="009E5D3A"/>
    <w:rsid w:val="009E5ECE"/>
    <w:rsid w:val="009E61BB"/>
    <w:rsid w:val="009E62BB"/>
    <w:rsid w:val="009E6555"/>
    <w:rsid w:val="009E65AD"/>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11EB"/>
    <w:rsid w:val="009F13EE"/>
    <w:rsid w:val="009F1485"/>
    <w:rsid w:val="009F14F1"/>
    <w:rsid w:val="009F15B7"/>
    <w:rsid w:val="009F17AC"/>
    <w:rsid w:val="009F17C7"/>
    <w:rsid w:val="009F187A"/>
    <w:rsid w:val="009F1A74"/>
    <w:rsid w:val="009F1A8A"/>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6C9"/>
    <w:rsid w:val="009F36D1"/>
    <w:rsid w:val="009F3CAD"/>
    <w:rsid w:val="009F3DDF"/>
    <w:rsid w:val="009F3FBC"/>
    <w:rsid w:val="009F4099"/>
    <w:rsid w:val="009F4187"/>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BE1"/>
    <w:rsid w:val="009F5DC3"/>
    <w:rsid w:val="009F6386"/>
    <w:rsid w:val="009F63E9"/>
    <w:rsid w:val="009F64E6"/>
    <w:rsid w:val="009F65BC"/>
    <w:rsid w:val="009F670C"/>
    <w:rsid w:val="009F6895"/>
    <w:rsid w:val="009F6CA8"/>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576"/>
    <w:rsid w:val="00A0763A"/>
    <w:rsid w:val="00A0778F"/>
    <w:rsid w:val="00A077E4"/>
    <w:rsid w:val="00A0786D"/>
    <w:rsid w:val="00A07E78"/>
    <w:rsid w:val="00A10082"/>
    <w:rsid w:val="00A101FF"/>
    <w:rsid w:val="00A10402"/>
    <w:rsid w:val="00A104C9"/>
    <w:rsid w:val="00A1051B"/>
    <w:rsid w:val="00A10832"/>
    <w:rsid w:val="00A10E68"/>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60FD"/>
    <w:rsid w:val="00A16600"/>
    <w:rsid w:val="00A166CD"/>
    <w:rsid w:val="00A16747"/>
    <w:rsid w:val="00A1686C"/>
    <w:rsid w:val="00A16B4A"/>
    <w:rsid w:val="00A16FCB"/>
    <w:rsid w:val="00A17235"/>
    <w:rsid w:val="00A172B0"/>
    <w:rsid w:val="00A174B7"/>
    <w:rsid w:val="00A17718"/>
    <w:rsid w:val="00A17725"/>
    <w:rsid w:val="00A178C6"/>
    <w:rsid w:val="00A179BB"/>
    <w:rsid w:val="00A17A17"/>
    <w:rsid w:val="00A17A4E"/>
    <w:rsid w:val="00A17BA1"/>
    <w:rsid w:val="00A17BC5"/>
    <w:rsid w:val="00A17CA2"/>
    <w:rsid w:val="00A17D7D"/>
    <w:rsid w:val="00A17DF5"/>
    <w:rsid w:val="00A17FF3"/>
    <w:rsid w:val="00A20054"/>
    <w:rsid w:val="00A200C4"/>
    <w:rsid w:val="00A20125"/>
    <w:rsid w:val="00A201F8"/>
    <w:rsid w:val="00A2040C"/>
    <w:rsid w:val="00A20643"/>
    <w:rsid w:val="00A20781"/>
    <w:rsid w:val="00A209F1"/>
    <w:rsid w:val="00A20BEF"/>
    <w:rsid w:val="00A20D28"/>
    <w:rsid w:val="00A2116E"/>
    <w:rsid w:val="00A213F6"/>
    <w:rsid w:val="00A2142B"/>
    <w:rsid w:val="00A21482"/>
    <w:rsid w:val="00A21636"/>
    <w:rsid w:val="00A2195C"/>
    <w:rsid w:val="00A21BC8"/>
    <w:rsid w:val="00A21BF8"/>
    <w:rsid w:val="00A21C5D"/>
    <w:rsid w:val="00A21EF6"/>
    <w:rsid w:val="00A22204"/>
    <w:rsid w:val="00A22562"/>
    <w:rsid w:val="00A226BC"/>
    <w:rsid w:val="00A22B34"/>
    <w:rsid w:val="00A22BE9"/>
    <w:rsid w:val="00A22D44"/>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BFB"/>
    <w:rsid w:val="00A24F1B"/>
    <w:rsid w:val="00A251B6"/>
    <w:rsid w:val="00A251D4"/>
    <w:rsid w:val="00A253EC"/>
    <w:rsid w:val="00A255AF"/>
    <w:rsid w:val="00A25635"/>
    <w:rsid w:val="00A25653"/>
    <w:rsid w:val="00A25677"/>
    <w:rsid w:val="00A25945"/>
    <w:rsid w:val="00A259A3"/>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E5B"/>
    <w:rsid w:val="00A3004C"/>
    <w:rsid w:val="00A3014A"/>
    <w:rsid w:val="00A30266"/>
    <w:rsid w:val="00A30306"/>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836"/>
    <w:rsid w:val="00A31937"/>
    <w:rsid w:val="00A31A52"/>
    <w:rsid w:val="00A31AC9"/>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822"/>
    <w:rsid w:val="00A3483F"/>
    <w:rsid w:val="00A348FF"/>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1E9"/>
    <w:rsid w:val="00A36382"/>
    <w:rsid w:val="00A36509"/>
    <w:rsid w:val="00A36547"/>
    <w:rsid w:val="00A36690"/>
    <w:rsid w:val="00A3679E"/>
    <w:rsid w:val="00A368F9"/>
    <w:rsid w:val="00A36A20"/>
    <w:rsid w:val="00A36E55"/>
    <w:rsid w:val="00A36EAA"/>
    <w:rsid w:val="00A36EF2"/>
    <w:rsid w:val="00A37050"/>
    <w:rsid w:val="00A370B7"/>
    <w:rsid w:val="00A372D4"/>
    <w:rsid w:val="00A37496"/>
    <w:rsid w:val="00A3769E"/>
    <w:rsid w:val="00A3771A"/>
    <w:rsid w:val="00A378F5"/>
    <w:rsid w:val="00A379E1"/>
    <w:rsid w:val="00A37B98"/>
    <w:rsid w:val="00A37C37"/>
    <w:rsid w:val="00A37CFE"/>
    <w:rsid w:val="00A37DF1"/>
    <w:rsid w:val="00A37E7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40C"/>
    <w:rsid w:val="00A5341D"/>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216"/>
    <w:rsid w:val="00A6239F"/>
    <w:rsid w:val="00A625D5"/>
    <w:rsid w:val="00A62632"/>
    <w:rsid w:val="00A6290B"/>
    <w:rsid w:val="00A62A3E"/>
    <w:rsid w:val="00A62A4F"/>
    <w:rsid w:val="00A62AF8"/>
    <w:rsid w:val="00A62C6C"/>
    <w:rsid w:val="00A62D98"/>
    <w:rsid w:val="00A62E11"/>
    <w:rsid w:val="00A62E9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A55"/>
    <w:rsid w:val="00A65D92"/>
    <w:rsid w:val="00A6608B"/>
    <w:rsid w:val="00A66689"/>
    <w:rsid w:val="00A66A48"/>
    <w:rsid w:val="00A66B87"/>
    <w:rsid w:val="00A66DFB"/>
    <w:rsid w:val="00A671C5"/>
    <w:rsid w:val="00A67CD5"/>
    <w:rsid w:val="00A67CED"/>
    <w:rsid w:val="00A67DEE"/>
    <w:rsid w:val="00A67F05"/>
    <w:rsid w:val="00A67F2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563"/>
    <w:rsid w:val="00A72B4F"/>
    <w:rsid w:val="00A72B86"/>
    <w:rsid w:val="00A72FBC"/>
    <w:rsid w:val="00A730EC"/>
    <w:rsid w:val="00A7315C"/>
    <w:rsid w:val="00A7327A"/>
    <w:rsid w:val="00A7342B"/>
    <w:rsid w:val="00A734DD"/>
    <w:rsid w:val="00A735BD"/>
    <w:rsid w:val="00A736E0"/>
    <w:rsid w:val="00A73705"/>
    <w:rsid w:val="00A73811"/>
    <w:rsid w:val="00A739B3"/>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B02"/>
    <w:rsid w:val="00A760A9"/>
    <w:rsid w:val="00A761C3"/>
    <w:rsid w:val="00A761F0"/>
    <w:rsid w:val="00A76207"/>
    <w:rsid w:val="00A76348"/>
    <w:rsid w:val="00A7685E"/>
    <w:rsid w:val="00A768C7"/>
    <w:rsid w:val="00A76D8D"/>
    <w:rsid w:val="00A76DA0"/>
    <w:rsid w:val="00A76E9B"/>
    <w:rsid w:val="00A77222"/>
    <w:rsid w:val="00A77825"/>
    <w:rsid w:val="00A778D1"/>
    <w:rsid w:val="00A77A7B"/>
    <w:rsid w:val="00A77AA4"/>
    <w:rsid w:val="00A77AD0"/>
    <w:rsid w:val="00A77CA5"/>
    <w:rsid w:val="00A77D21"/>
    <w:rsid w:val="00A77E1B"/>
    <w:rsid w:val="00A77E21"/>
    <w:rsid w:val="00A77FAE"/>
    <w:rsid w:val="00A80199"/>
    <w:rsid w:val="00A80447"/>
    <w:rsid w:val="00A80952"/>
    <w:rsid w:val="00A80A2B"/>
    <w:rsid w:val="00A80B13"/>
    <w:rsid w:val="00A80BBE"/>
    <w:rsid w:val="00A80DB4"/>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780"/>
    <w:rsid w:val="00A86800"/>
    <w:rsid w:val="00A86B9A"/>
    <w:rsid w:val="00A86C77"/>
    <w:rsid w:val="00A86C96"/>
    <w:rsid w:val="00A86D87"/>
    <w:rsid w:val="00A86F67"/>
    <w:rsid w:val="00A87047"/>
    <w:rsid w:val="00A870B8"/>
    <w:rsid w:val="00A870E0"/>
    <w:rsid w:val="00A8725F"/>
    <w:rsid w:val="00A87281"/>
    <w:rsid w:val="00A8744B"/>
    <w:rsid w:val="00A8745B"/>
    <w:rsid w:val="00A877AD"/>
    <w:rsid w:val="00A87887"/>
    <w:rsid w:val="00A879DC"/>
    <w:rsid w:val="00A87AE6"/>
    <w:rsid w:val="00A87B07"/>
    <w:rsid w:val="00A90077"/>
    <w:rsid w:val="00A9021F"/>
    <w:rsid w:val="00A90623"/>
    <w:rsid w:val="00A9062C"/>
    <w:rsid w:val="00A90A9D"/>
    <w:rsid w:val="00A90BC0"/>
    <w:rsid w:val="00A90D50"/>
    <w:rsid w:val="00A90EB5"/>
    <w:rsid w:val="00A91272"/>
    <w:rsid w:val="00A912A4"/>
    <w:rsid w:val="00A91622"/>
    <w:rsid w:val="00A91921"/>
    <w:rsid w:val="00A91941"/>
    <w:rsid w:val="00A91A55"/>
    <w:rsid w:val="00A91BB5"/>
    <w:rsid w:val="00A91C0C"/>
    <w:rsid w:val="00A91ED7"/>
    <w:rsid w:val="00A91EDD"/>
    <w:rsid w:val="00A91EF8"/>
    <w:rsid w:val="00A92003"/>
    <w:rsid w:val="00A9217C"/>
    <w:rsid w:val="00A921C0"/>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A"/>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2E1"/>
    <w:rsid w:val="00AA238E"/>
    <w:rsid w:val="00AA26E2"/>
    <w:rsid w:val="00AA2815"/>
    <w:rsid w:val="00AA28F1"/>
    <w:rsid w:val="00AA2BAD"/>
    <w:rsid w:val="00AA2D34"/>
    <w:rsid w:val="00AA2F65"/>
    <w:rsid w:val="00AA2FA6"/>
    <w:rsid w:val="00AA333E"/>
    <w:rsid w:val="00AA347A"/>
    <w:rsid w:val="00AA34CC"/>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A5F"/>
    <w:rsid w:val="00AA5CE8"/>
    <w:rsid w:val="00AA5E51"/>
    <w:rsid w:val="00AA5F80"/>
    <w:rsid w:val="00AA60E8"/>
    <w:rsid w:val="00AA632D"/>
    <w:rsid w:val="00AA6414"/>
    <w:rsid w:val="00AA6540"/>
    <w:rsid w:val="00AA66D4"/>
    <w:rsid w:val="00AA6769"/>
    <w:rsid w:val="00AA67F0"/>
    <w:rsid w:val="00AA6941"/>
    <w:rsid w:val="00AA6A25"/>
    <w:rsid w:val="00AA6A8E"/>
    <w:rsid w:val="00AA6D08"/>
    <w:rsid w:val="00AA7034"/>
    <w:rsid w:val="00AA7114"/>
    <w:rsid w:val="00AA726F"/>
    <w:rsid w:val="00AA7279"/>
    <w:rsid w:val="00AA7343"/>
    <w:rsid w:val="00AA73C9"/>
    <w:rsid w:val="00AA7439"/>
    <w:rsid w:val="00AA74B3"/>
    <w:rsid w:val="00AA74E6"/>
    <w:rsid w:val="00AA78D2"/>
    <w:rsid w:val="00AA7E9F"/>
    <w:rsid w:val="00AA7EE5"/>
    <w:rsid w:val="00AA7EFA"/>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A9"/>
    <w:rsid w:val="00AB510A"/>
    <w:rsid w:val="00AB52C3"/>
    <w:rsid w:val="00AB5414"/>
    <w:rsid w:val="00AB55E2"/>
    <w:rsid w:val="00AB5634"/>
    <w:rsid w:val="00AB57A8"/>
    <w:rsid w:val="00AB5A54"/>
    <w:rsid w:val="00AB5A65"/>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6A"/>
    <w:rsid w:val="00AC3EF5"/>
    <w:rsid w:val="00AC3EFE"/>
    <w:rsid w:val="00AC40C5"/>
    <w:rsid w:val="00AC413A"/>
    <w:rsid w:val="00AC41A2"/>
    <w:rsid w:val="00AC4604"/>
    <w:rsid w:val="00AC4607"/>
    <w:rsid w:val="00AC4672"/>
    <w:rsid w:val="00AC4769"/>
    <w:rsid w:val="00AC4A3A"/>
    <w:rsid w:val="00AC4B57"/>
    <w:rsid w:val="00AC4C41"/>
    <w:rsid w:val="00AC4D20"/>
    <w:rsid w:val="00AC4DBB"/>
    <w:rsid w:val="00AC4DE2"/>
    <w:rsid w:val="00AC5066"/>
    <w:rsid w:val="00AC509C"/>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65B"/>
    <w:rsid w:val="00AC6740"/>
    <w:rsid w:val="00AC67B2"/>
    <w:rsid w:val="00AC698D"/>
    <w:rsid w:val="00AC6D33"/>
    <w:rsid w:val="00AC6F7E"/>
    <w:rsid w:val="00AC70A4"/>
    <w:rsid w:val="00AC717C"/>
    <w:rsid w:val="00AC722A"/>
    <w:rsid w:val="00AC72E5"/>
    <w:rsid w:val="00AC77CF"/>
    <w:rsid w:val="00AC77D6"/>
    <w:rsid w:val="00AC7B32"/>
    <w:rsid w:val="00AC7E84"/>
    <w:rsid w:val="00AC7E88"/>
    <w:rsid w:val="00AC7FBB"/>
    <w:rsid w:val="00AD011F"/>
    <w:rsid w:val="00AD018F"/>
    <w:rsid w:val="00AD02BF"/>
    <w:rsid w:val="00AD0344"/>
    <w:rsid w:val="00AD0494"/>
    <w:rsid w:val="00AD04E0"/>
    <w:rsid w:val="00AD0987"/>
    <w:rsid w:val="00AD0A77"/>
    <w:rsid w:val="00AD0BF8"/>
    <w:rsid w:val="00AD0C82"/>
    <w:rsid w:val="00AD0D99"/>
    <w:rsid w:val="00AD0E7B"/>
    <w:rsid w:val="00AD0F79"/>
    <w:rsid w:val="00AD0F9B"/>
    <w:rsid w:val="00AD0FC5"/>
    <w:rsid w:val="00AD1109"/>
    <w:rsid w:val="00AD12DB"/>
    <w:rsid w:val="00AD1445"/>
    <w:rsid w:val="00AD14EE"/>
    <w:rsid w:val="00AD1681"/>
    <w:rsid w:val="00AD1BA4"/>
    <w:rsid w:val="00AD1BC6"/>
    <w:rsid w:val="00AD1C31"/>
    <w:rsid w:val="00AD1CD6"/>
    <w:rsid w:val="00AD1EF3"/>
    <w:rsid w:val="00AD1F2E"/>
    <w:rsid w:val="00AD206E"/>
    <w:rsid w:val="00AD20DD"/>
    <w:rsid w:val="00AD220C"/>
    <w:rsid w:val="00AD28F6"/>
    <w:rsid w:val="00AD2B53"/>
    <w:rsid w:val="00AD2B5A"/>
    <w:rsid w:val="00AD300B"/>
    <w:rsid w:val="00AD301D"/>
    <w:rsid w:val="00AD310E"/>
    <w:rsid w:val="00AD33FF"/>
    <w:rsid w:val="00AD3410"/>
    <w:rsid w:val="00AD356F"/>
    <w:rsid w:val="00AD35E3"/>
    <w:rsid w:val="00AD35F2"/>
    <w:rsid w:val="00AD36F6"/>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23B"/>
    <w:rsid w:val="00AD6388"/>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403"/>
    <w:rsid w:val="00AE148B"/>
    <w:rsid w:val="00AE1544"/>
    <w:rsid w:val="00AE164D"/>
    <w:rsid w:val="00AE180F"/>
    <w:rsid w:val="00AE1A95"/>
    <w:rsid w:val="00AE1B46"/>
    <w:rsid w:val="00AE1C6A"/>
    <w:rsid w:val="00AE1D74"/>
    <w:rsid w:val="00AE1EBD"/>
    <w:rsid w:val="00AE2001"/>
    <w:rsid w:val="00AE21B4"/>
    <w:rsid w:val="00AE228C"/>
    <w:rsid w:val="00AE2463"/>
    <w:rsid w:val="00AE246C"/>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F7C"/>
    <w:rsid w:val="00AE40BB"/>
    <w:rsid w:val="00AE41B3"/>
    <w:rsid w:val="00AE4342"/>
    <w:rsid w:val="00AE4589"/>
    <w:rsid w:val="00AE4657"/>
    <w:rsid w:val="00AE465E"/>
    <w:rsid w:val="00AE4792"/>
    <w:rsid w:val="00AE48E6"/>
    <w:rsid w:val="00AE4B48"/>
    <w:rsid w:val="00AE4C0A"/>
    <w:rsid w:val="00AE4E77"/>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3CC"/>
    <w:rsid w:val="00AF15B8"/>
    <w:rsid w:val="00AF16D1"/>
    <w:rsid w:val="00AF1897"/>
    <w:rsid w:val="00AF18B1"/>
    <w:rsid w:val="00AF1A1D"/>
    <w:rsid w:val="00AF1F0E"/>
    <w:rsid w:val="00AF1F55"/>
    <w:rsid w:val="00AF209F"/>
    <w:rsid w:val="00AF23A1"/>
    <w:rsid w:val="00AF26DC"/>
    <w:rsid w:val="00AF29E4"/>
    <w:rsid w:val="00AF2A6D"/>
    <w:rsid w:val="00AF2B0C"/>
    <w:rsid w:val="00AF3037"/>
    <w:rsid w:val="00AF30D2"/>
    <w:rsid w:val="00AF3142"/>
    <w:rsid w:val="00AF323C"/>
    <w:rsid w:val="00AF3329"/>
    <w:rsid w:val="00AF33F6"/>
    <w:rsid w:val="00AF3471"/>
    <w:rsid w:val="00AF34D0"/>
    <w:rsid w:val="00AF35AC"/>
    <w:rsid w:val="00AF3980"/>
    <w:rsid w:val="00AF3D4F"/>
    <w:rsid w:val="00AF3FA4"/>
    <w:rsid w:val="00AF405D"/>
    <w:rsid w:val="00AF44A9"/>
    <w:rsid w:val="00AF4542"/>
    <w:rsid w:val="00AF4659"/>
    <w:rsid w:val="00AF4761"/>
    <w:rsid w:val="00AF4795"/>
    <w:rsid w:val="00AF4823"/>
    <w:rsid w:val="00AF4839"/>
    <w:rsid w:val="00AF4A9D"/>
    <w:rsid w:val="00AF4D86"/>
    <w:rsid w:val="00AF5027"/>
    <w:rsid w:val="00AF51A6"/>
    <w:rsid w:val="00AF52B2"/>
    <w:rsid w:val="00AF55B0"/>
    <w:rsid w:val="00AF575F"/>
    <w:rsid w:val="00AF5A07"/>
    <w:rsid w:val="00AF5A1F"/>
    <w:rsid w:val="00AF5A90"/>
    <w:rsid w:val="00AF5B22"/>
    <w:rsid w:val="00AF5BC0"/>
    <w:rsid w:val="00AF5CAF"/>
    <w:rsid w:val="00AF5CF3"/>
    <w:rsid w:val="00AF623E"/>
    <w:rsid w:val="00AF6254"/>
    <w:rsid w:val="00AF62F1"/>
    <w:rsid w:val="00AF6390"/>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4A"/>
    <w:rsid w:val="00AF77A7"/>
    <w:rsid w:val="00AF7A13"/>
    <w:rsid w:val="00AF7CA7"/>
    <w:rsid w:val="00B002F3"/>
    <w:rsid w:val="00B0054F"/>
    <w:rsid w:val="00B00612"/>
    <w:rsid w:val="00B00672"/>
    <w:rsid w:val="00B006E8"/>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57D"/>
    <w:rsid w:val="00B0368C"/>
    <w:rsid w:val="00B036A2"/>
    <w:rsid w:val="00B038DE"/>
    <w:rsid w:val="00B038E0"/>
    <w:rsid w:val="00B03AB8"/>
    <w:rsid w:val="00B03AD2"/>
    <w:rsid w:val="00B03CC0"/>
    <w:rsid w:val="00B03D2C"/>
    <w:rsid w:val="00B03D65"/>
    <w:rsid w:val="00B03FDD"/>
    <w:rsid w:val="00B0406B"/>
    <w:rsid w:val="00B04367"/>
    <w:rsid w:val="00B0450A"/>
    <w:rsid w:val="00B045A7"/>
    <w:rsid w:val="00B04975"/>
    <w:rsid w:val="00B04C0B"/>
    <w:rsid w:val="00B04C48"/>
    <w:rsid w:val="00B04E16"/>
    <w:rsid w:val="00B04F0B"/>
    <w:rsid w:val="00B05007"/>
    <w:rsid w:val="00B05122"/>
    <w:rsid w:val="00B05309"/>
    <w:rsid w:val="00B0537F"/>
    <w:rsid w:val="00B05443"/>
    <w:rsid w:val="00B0554A"/>
    <w:rsid w:val="00B05731"/>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AE"/>
    <w:rsid w:val="00B13144"/>
    <w:rsid w:val="00B13283"/>
    <w:rsid w:val="00B132EC"/>
    <w:rsid w:val="00B13315"/>
    <w:rsid w:val="00B13356"/>
    <w:rsid w:val="00B13591"/>
    <w:rsid w:val="00B13655"/>
    <w:rsid w:val="00B137B2"/>
    <w:rsid w:val="00B13AD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6FCD"/>
    <w:rsid w:val="00B17067"/>
    <w:rsid w:val="00B1739E"/>
    <w:rsid w:val="00B17451"/>
    <w:rsid w:val="00B17543"/>
    <w:rsid w:val="00B17A41"/>
    <w:rsid w:val="00B17AA9"/>
    <w:rsid w:val="00B17CA7"/>
    <w:rsid w:val="00B17D65"/>
    <w:rsid w:val="00B20019"/>
    <w:rsid w:val="00B2031B"/>
    <w:rsid w:val="00B20510"/>
    <w:rsid w:val="00B207DF"/>
    <w:rsid w:val="00B20C17"/>
    <w:rsid w:val="00B20E1E"/>
    <w:rsid w:val="00B20E51"/>
    <w:rsid w:val="00B20E6E"/>
    <w:rsid w:val="00B20E75"/>
    <w:rsid w:val="00B210D7"/>
    <w:rsid w:val="00B21134"/>
    <w:rsid w:val="00B212C9"/>
    <w:rsid w:val="00B21533"/>
    <w:rsid w:val="00B21915"/>
    <w:rsid w:val="00B21A35"/>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95"/>
    <w:rsid w:val="00B23A0F"/>
    <w:rsid w:val="00B23A16"/>
    <w:rsid w:val="00B23A7D"/>
    <w:rsid w:val="00B23D82"/>
    <w:rsid w:val="00B241D9"/>
    <w:rsid w:val="00B243BC"/>
    <w:rsid w:val="00B244B6"/>
    <w:rsid w:val="00B24644"/>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549"/>
    <w:rsid w:val="00B2555C"/>
    <w:rsid w:val="00B25660"/>
    <w:rsid w:val="00B2583D"/>
    <w:rsid w:val="00B25980"/>
    <w:rsid w:val="00B259C8"/>
    <w:rsid w:val="00B25AB0"/>
    <w:rsid w:val="00B25B9D"/>
    <w:rsid w:val="00B25C48"/>
    <w:rsid w:val="00B25FD2"/>
    <w:rsid w:val="00B26020"/>
    <w:rsid w:val="00B26033"/>
    <w:rsid w:val="00B26183"/>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B26"/>
    <w:rsid w:val="00B27C76"/>
    <w:rsid w:val="00B27E70"/>
    <w:rsid w:val="00B30075"/>
    <w:rsid w:val="00B30100"/>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868"/>
    <w:rsid w:val="00B31963"/>
    <w:rsid w:val="00B31D3E"/>
    <w:rsid w:val="00B31D9C"/>
    <w:rsid w:val="00B31DDE"/>
    <w:rsid w:val="00B31E3D"/>
    <w:rsid w:val="00B31FB7"/>
    <w:rsid w:val="00B32388"/>
    <w:rsid w:val="00B325C3"/>
    <w:rsid w:val="00B32606"/>
    <w:rsid w:val="00B32672"/>
    <w:rsid w:val="00B328C5"/>
    <w:rsid w:val="00B32936"/>
    <w:rsid w:val="00B32B47"/>
    <w:rsid w:val="00B32E0A"/>
    <w:rsid w:val="00B32E7A"/>
    <w:rsid w:val="00B32F16"/>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61E0"/>
    <w:rsid w:val="00B364F1"/>
    <w:rsid w:val="00B36572"/>
    <w:rsid w:val="00B366BB"/>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ED8"/>
    <w:rsid w:val="00B40F77"/>
    <w:rsid w:val="00B4118A"/>
    <w:rsid w:val="00B412C5"/>
    <w:rsid w:val="00B4131F"/>
    <w:rsid w:val="00B413CB"/>
    <w:rsid w:val="00B415F4"/>
    <w:rsid w:val="00B41858"/>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9C"/>
    <w:rsid w:val="00B446C4"/>
    <w:rsid w:val="00B44BF9"/>
    <w:rsid w:val="00B44C5E"/>
    <w:rsid w:val="00B44FC7"/>
    <w:rsid w:val="00B451C5"/>
    <w:rsid w:val="00B45352"/>
    <w:rsid w:val="00B456F4"/>
    <w:rsid w:val="00B45B4E"/>
    <w:rsid w:val="00B46138"/>
    <w:rsid w:val="00B46200"/>
    <w:rsid w:val="00B46279"/>
    <w:rsid w:val="00B4627F"/>
    <w:rsid w:val="00B4651A"/>
    <w:rsid w:val="00B465E5"/>
    <w:rsid w:val="00B46634"/>
    <w:rsid w:val="00B46644"/>
    <w:rsid w:val="00B46699"/>
    <w:rsid w:val="00B466A2"/>
    <w:rsid w:val="00B468C4"/>
    <w:rsid w:val="00B46ACF"/>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501D9"/>
    <w:rsid w:val="00B5022E"/>
    <w:rsid w:val="00B50477"/>
    <w:rsid w:val="00B50539"/>
    <w:rsid w:val="00B5072B"/>
    <w:rsid w:val="00B508F9"/>
    <w:rsid w:val="00B509DB"/>
    <w:rsid w:val="00B50A20"/>
    <w:rsid w:val="00B50AEC"/>
    <w:rsid w:val="00B50CC6"/>
    <w:rsid w:val="00B51186"/>
    <w:rsid w:val="00B5152D"/>
    <w:rsid w:val="00B515A9"/>
    <w:rsid w:val="00B5171E"/>
    <w:rsid w:val="00B5176B"/>
    <w:rsid w:val="00B518BD"/>
    <w:rsid w:val="00B51920"/>
    <w:rsid w:val="00B51C31"/>
    <w:rsid w:val="00B51F20"/>
    <w:rsid w:val="00B52AAD"/>
    <w:rsid w:val="00B52CFB"/>
    <w:rsid w:val="00B52D01"/>
    <w:rsid w:val="00B52F02"/>
    <w:rsid w:val="00B52F7E"/>
    <w:rsid w:val="00B53119"/>
    <w:rsid w:val="00B534B4"/>
    <w:rsid w:val="00B536D1"/>
    <w:rsid w:val="00B5393D"/>
    <w:rsid w:val="00B539D3"/>
    <w:rsid w:val="00B53A23"/>
    <w:rsid w:val="00B53A6A"/>
    <w:rsid w:val="00B53AD2"/>
    <w:rsid w:val="00B53B29"/>
    <w:rsid w:val="00B53CCB"/>
    <w:rsid w:val="00B53D45"/>
    <w:rsid w:val="00B53FD3"/>
    <w:rsid w:val="00B541E2"/>
    <w:rsid w:val="00B544FF"/>
    <w:rsid w:val="00B546AD"/>
    <w:rsid w:val="00B5472D"/>
    <w:rsid w:val="00B548BE"/>
    <w:rsid w:val="00B5495F"/>
    <w:rsid w:val="00B549CB"/>
    <w:rsid w:val="00B54BE3"/>
    <w:rsid w:val="00B54C38"/>
    <w:rsid w:val="00B54C82"/>
    <w:rsid w:val="00B54FA8"/>
    <w:rsid w:val="00B54FF8"/>
    <w:rsid w:val="00B5544D"/>
    <w:rsid w:val="00B55465"/>
    <w:rsid w:val="00B5563F"/>
    <w:rsid w:val="00B556A2"/>
    <w:rsid w:val="00B558CE"/>
    <w:rsid w:val="00B5596B"/>
    <w:rsid w:val="00B55E70"/>
    <w:rsid w:val="00B55EB0"/>
    <w:rsid w:val="00B563A7"/>
    <w:rsid w:val="00B564D4"/>
    <w:rsid w:val="00B564FD"/>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6F"/>
    <w:rsid w:val="00B6129C"/>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B4"/>
    <w:rsid w:val="00B6434C"/>
    <w:rsid w:val="00B64385"/>
    <w:rsid w:val="00B647F2"/>
    <w:rsid w:val="00B64C9C"/>
    <w:rsid w:val="00B65049"/>
    <w:rsid w:val="00B65079"/>
    <w:rsid w:val="00B6507B"/>
    <w:rsid w:val="00B65379"/>
    <w:rsid w:val="00B65487"/>
    <w:rsid w:val="00B654E0"/>
    <w:rsid w:val="00B657C5"/>
    <w:rsid w:val="00B65848"/>
    <w:rsid w:val="00B65939"/>
    <w:rsid w:val="00B65AB6"/>
    <w:rsid w:val="00B65C44"/>
    <w:rsid w:val="00B65CCE"/>
    <w:rsid w:val="00B65E98"/>
    <w:rsid w:val="00B66065"/>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83"/>
    <w:rsid w:val="00B67CD3"/>
    <w:rsid w:val="00B700C9"/>
    <w:rsid w:val="00B700D1"/>
    <w:rsid w:val="00B70186"/>
    <w:rsid w:val="00B702DD"/>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4F3"/>
    <w:rsid w:val="00B71793"/>
    <w:rsid w:val="00B719B9"/>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BB"/>
    <w:rsid w:val="00B72A0D"/>
    <w:rsid w:val="00B72A21"/>
    <w:rsid w:val="00B72E3C"/>
    <w:rsid w:val="00B72FF8"/>
    <w:rsid w:val="00B731DC"/>
    <w:rsid w:val="00B731F0"/>
    <w:rsid w:val="00B73629"/>
    <w:rsid w:val="00B736B5"/>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E"/>
    <w:rsid w:val="00B74D3F"/>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8E"/>
    <w:rsid w:val="00B773CA"/>
    <w:rsid w:val="00B77800"/>
    <w:rsid w:val="00B77CF2"/>
    <w:rsid w:val="00B77F2B"/>
    <w:rsid w:val="00B80004"/>
    <w:rsid w:val="00B8029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73"/>
    <w:rsid w:val="00B83CC3"/>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230"/>
    <w:rsid w:val="00B8624A"/>
    <w:rsid w:val="00B8628E"/>
    <w:rsid w:val="00B8659B"/>
    <w:rsid w:val="00B865D5"/>
    <w:rsid w:val="00B865F2"/>
    <w:rsid w:val="00B866A2"/>
    <w:rsid w:val="00B867F4"/>
    <w:rsid w:val="00B868B2"/>
    <w:rsid w:val="00B869F9"/>
    <w:rsid w:val="00B86A75"/>
    <w:rsid w:val="00B86C13"/>
    <w:rsid w:val="00B86E24"/>
    <w:rsid w:val="00B86E56"/>
    <w:rsid w:val="00B86EB1"/>
    <w:rsid w:val="00B8712C"/>
    <w:rsid w:val="00B8726E"/>
    <w:rsid w:val="00B87285"/>
    <w:rsid w:val="00B872ED"/>
    <w:rsid w:val="00B875BA"/>
    <w:rsid w:val="00B875DE"/>
    <w:rsid w:val="00B8794B"/>
    <w:rsid w:val="00B87ABC"/>
    <w:rsid w:val="00B87E5A"/>
    <w:rsid w:val="00B87E85"/>
    <w:rsid w:val="00B87FB2"/>
    <w:rsid w:val="00B87FBC"/>
    <w:rsid w:val="00B90543"/>
    <w:rsid w:val="00B905AC"/>
    <w:rsid w:val="00B905FC"/>
    <w:rsid w:val="00B9083A"/>
    <w:rsid w:val="00B90980"/>
    <w:rsid w:val="00B90BB5"/>
    <w:rsid w:val="00B90C51"/>
    <w:rsid w:val="00B90D19"/>
    <w:rsid w:val="00B912E2"/>
    <w:rsid w:val="00B915F2"/>
    <w:rsid w:val="00B9177F"/>
    <w:rsid w:val="00B9185B"/>
    <w:rsid w:val="00B9197C"/>
    <w:rsid w:val="00B919C2"/>
    <w:rsid w:val="00B91B1D"/>
    <w:rsid w:val="00B91B45"/>
    <w:rsid w:val="00B91B69"/>
    <w:rsid w:val="00B92035"/>
    <w:rsid w:val="00B92171"/>
    <w:rsid w:val="00B92221"/>
    <w:rsid w:val="00B9237E"/>
    <w:rsid w:val="00B9256E"/>
    <w:rsid w:val="00B92861"/>
    <w:rsid w:val="00B929B4"/>
    <w:rsid w:val="00B92B0C"/>
    <w:rsid w:val="00B92C5F"/>
    <w:rsid w:val="00B92F24"/>
    <w:rsid w:val="00B93032"/>
    <w:rsid w:val="00B930A9"/>
    <w:rsid w:val="00B9321E"/>
    <w:rsid w:val="00B932A5"/>
    <w:rsid w:val="00B93401"/>
    <w:rsid w:val="00B9358B"/>
    <w:rsid w:val="00B93625"/>
    <w:rsid w:val="00B936CD"/>
    <w:rsid w:val="00B94176"/>
    <w:rsid w:val="00B9435E"/>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C9F"/>
    <w:rsid w:val="00B96DA8"/>
    <w:rsid w:val="00B96F57"/>
    <w:rsid w:val="00B97164"/>
    <w:rsid w:val="00B97427"/>
    <w:rsid w:val="00B97455"/>
    <w:rsid w:val="00B975DB"/>
    <w:rsid w:val="00B976DF"/>
    <w:rsid w:val="00B977DE"/>
    <w:rsid w:val="00B97894"/>
    <w:rsid w:val="00B9792F"/>
    <w:rsid w:val="00B9799A"/>
    <w:rsid w:val="00B97F54"/>
    <w:rsid w:val="00B97FB7"/>
    <w:rsid w:val="00BA030F"/>
    <w:rsid w:val="00BA035E"/>
    <w:rsid w:val="00BA039D"/>
    <w:rsid w:val="00BA0474"/>
    <w:rsid w:val="00BA04A7"/>
    <w:rsid w:val="00BA089D"/>
    <w:rsid w:val="00BA08C1"/>
    <w:rsid w:val="00BA0A79"/>
    <w:rsid w:val="00BA0F39"/>
    <w:rsid w:val="00BA10EB"/>
    <w:rsid w:val="00BA16E0"/>
    <w:rsid w:val="00BA1976"/>
    <w:rsid w:val="00BA1988"/>
    <w:rsid w:val="00BA1AEA"/>
    <w:rsid w:val="00BA1CE5"/>
    <w:rsid w:val="00BA1D0A"/>
    <w:rsid w:val="00BA1E48"/>
    <w:rsid w:val="00BA1E89"/>
    <w:rsid w:val="00BA20FD"/>
    <w:rsid w:val="00BA22AD"/>
    <w:rsid w:val="00BA297B"/>
    <w:rsid w:val="00BA2996"/>
    <w:rsid w:val="00BA2EFA"/>
    <w:rsid w:val="00BA3352"/>
    <w:rsid w:val="00BA379B"/>
    <w:rsid w:val="00BA37CE"/>
    <w:rsid w:val="00BA3838"/>
    <w:rsid w:val="00BA39B0"/>
    <w:rsid w:val="00BA3A00"/>
    <w:rsid w:val="00BA3F0B"/>
    <w:rsid w:val="00BA4057"/>
    <w:rsid w:val="00BA499D"/>
    <w:rsid w:val="00BA4C05"/>
    <w:rsid w:val="00BA4C82"/>
    <w:rsid w:val="00BA4D42"/>
    <w:rsid w:val="00BA4E05"/>
    <w:rsid w:val="00BA5093"/>
    <w:rsid w:val="00BA50B6"/>
    <w:rsid w:val="00BA5365"/>
    <w:rsid w:val="00BA5462"/>
    <w:rsid w:val="00BA548A"/>
    <w:rsid w:val="00BA5537"/>
    <w:rsid w:val="00BA5671"/>
    <w:rsid w:val="00BA5A2A"/>
    <w:rsid w:val="00BA5BA1"/>
    <w:rsid w:val="00BA5CED"/>
    <w:rsid w:val="00BA5D40"/>
    <w:rsid w:val="00BA5D58"/>
    <w:rsid w:val="00BA602B"/>
    <w:rsid w:val="00BA606F"/>
    <w:rsid w:val="00BA66E8"/>
    <w:rsid w:val="00BA68D1"/>
    <w:rsid w:val="00BA6981"/>
    <w:rsid w:val="00BA6AFB"/>
    <w:rsid w:val="00BA6C30"/>
    <w:rsid w:val="00BA6D43"/>
    <w:rsid w:val="00BA6E8D"/>
    <w:rsid w:val="00BA6ECE"/>
    <w:rsid w:val="00BA7032"/>
    <w:rsid w:val="00BA74E8"/>
    <w:rsid w:val="00BA760B"/>
    <w:rsid w:val="00BA7778"/>
    <w:rsid w:val="00BA7857"/>
    <w:rsid w:val="00BA7949"/>
    <w:rsid w:val="00BA79C7"/>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5B7"/>
    <w:rsid w:val="00BB15F3"/>
    <w:rsid w:val="00BB1707"/>
    <w:rsid w:val="00BB1733"/>
    <w:rsid w:val="00BB1745"/>
    <w:rsid w:val="00BB1994"/>
    <w:rsid w:val="00BB19D7"/>
    <w:rsid w:val="00BB1A32"/>
    <w:rsid w:val="00BB1AEF"/>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D8"/>
    <w:rsid w:val="00BB301D"/>
    <w:rsid w:val="00BB318D"/>
    <w:rsid w:val="00BB31A9"/>
    <w:rsid w:val="00BB31FE"/>
    <w:rsid w:val="00BB334A"/>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9F"/>
    <w:rsid w:val="00BB4D3A"/>
    <w:rsid w:val="00BB50EB"/>
    <w:rsid w:val="00BB512A"/>
    <w:rsid w:val="00BB51EE"/>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DF"/>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A6A"/>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972"/>
    <w:rsid w:val="00BC4B69"/>
    <w:rsid w:val="00BC4C78"/>
    <w:rsid w:val="00BC4C87"/>
    <w:rsid w:val="00BC4E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467"/>
    <w:rsid w:val="00BD0554"/>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FDB"/>
    <w:rsid w:val="00BD603C"/>
    <w:rsid w:val="00BD603D"/>
    <w:rsid w:val="00BD604C"/>
    <w:rsid w:val="00BD626E"/>
    <w:rsid w:val="00BD6292"/>
    <w:rsid w:val="00BD6431"/>
    <w:rsid w:val="00BD64E0"/>
    <w:rsid w:val="00BD64F7"/>
    <w:rsid w:val="00BD656F"/>
    <w:rsid w:val="00BD67E5"/>
    <w:rsid w:val="00BD6A1A"/>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A3"/>
    <w:rsid w:val="00BE0A9C"/>
    <w:rsid w:val="00BE0C07"/>
    <w:rsid w:val="00BE0CB4"/>
    <w:rsid w:val="00BE0CE3"/>
    <w:rsid w:val="00BE0CE7"/>
    <w:rsid w:val="00BE0D40"/>
    <w:rsid w:val="00BE0EEC"/>
    <w:rsid w:val="00BE0FC8"/>
    <w:rsid w:val="00BE12F5"/>
    <w:rsid w:val="00BE1370"/>
    <w:rsid w:val="00BE1396"/>
    <w:rsid w:val="00BE14D7"/>
    <w:rsid w:val="00BE1618"/>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9B4"/>
    <w:rsid w:val="00BE5D4C"/>
    <w:rsid w:val="00BE5EFB"/>
    <w:rsid w:val="00BE60BA"/>
    <w:rsid w:val="00BE6124"/>
    <w:rsid w:val="00BE64E6"/>
    <w:rsid w:val="00BE683D"/>
    <w:rsid w:val="00BE68FA"/>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218"/>
    <w:rsid w:val="00BF53B1"/>
    <w:rsid w:val="00BF5537"/>
    <w:rsid w:val="00BF55E2"/>
    <w:rsid w:val="00BF56D6"/>
    <w:rsid w:val="00BF579E"/>
    <w:rsid w:val="00BF5845"/>
    <w:rsid w:val="00BF5B18"/>
    <w:rsid w:val="00BF5C67"/>
    <w:rsid w:val="00BF5F10"/>
    <w:rsid w:val="00BF611E"/>
    <w:rsid w:val="00BF63FD"/>
    <w:rsid w:val="00BF67A9"/>
    <w:rsid w:val="00BF67AE"/>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EE2"/>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14E"/>
    <w:rsid w:val="00C0425B"/>
    <w:rsid w:val="00C04286"/>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9F1"/>
    <w:rsid w:val="00C10C50"/>
    <w:rsid w:val="00C11061"/>
    <w:rsid w:val="00C11254"/>
    <w:rsid w:val="00C11659"/>
    <w:rsid w:val="00C117BE"/>
    <w:rsid w:val="00C119D9"/>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621D"/>
    <w:rsid w:val="00C16222"/>
    <w:rsid w:val="00C16386"/>
    <w:rsid w:val="00C16436"/>
    <w:rsid w:val="00C16473"/>
    <w:rsid w:val="00C16696"/>
    <w:rsid w:val="00C1684C"/>
    <w:rsid w:val="00C168DC"/>
    <w:rsid w:val="00C169BA"/>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D35"/>
    <w:rsid w:val="00C17D46"/>
    <w:rsid w:val="00C17FEF"/>
    <w:rsid w:val="00C20003"/>
    <w:rsid w:val="00C200A8"/>
    <w:rsid w:val="00C2017A"/>
    <w:rsid w:val="00C202F2"/>
    <w:rsid w:val="00C204CF"/>
    <w:rsid w:val="00C20501"/>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122"/>
    <w:rsid w:val="00C223BA"/>
    <w:rsid w:val="00C2272A"/>
    <w:rsid w:val="00C227B0"/>
    <w:rsid w:val="00C2286C"/>
    <w:rsid w:val="00C22AE8"/>
    <w:rsid w:val="00C22BD4"/>
    <w:rsid w:val="00C22C73"/>
    <w:rsid w:val="00C22D00"/>
    <w:rsid w:val="00C22D21"/>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70C"/>
    <w:rsid w:val="00C25844"/>
    <w:rsid w:val="00C259D5"/>
    <w:rsid w:val="00C25BCF"/>
    <w:rsid w:val="00C25E3F"/>
    <w:rsid w:val="00C25E40"/>
    <w:rsid w:val="00C260C1"/>
    <w:rsid w:val="00C261C3"/>
    <w:rsid w:val="00C26242"/>
    <w:rsid w:val="00C262B8"/>
    <w:rsid w:val="00C262F7"/>
    <w:rsid w:val="00C26414"/>
    <w:rsid w:val="00C26576"/>
    <w:rsid w:val="00C26673"/>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CB"/>
    <w:rsid w:val="00C330A3"/>
    <w:rsid w:val="00C33319"/>
    <w:rsid w:val="00C3336E"/>
    <w:rsid w:val="00C3344A"/>
    <w:rsid w:val="00C3360B"/>
    <w:rsid w:val="00C3370B"/>
    <w:rsid w:val="00C3384E"/>
    <w:rsid w:val="00C338F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E31"/>
    <w:rsid w:val="00C36FB8"/>
    <w:rsid w:val="00C37025"/>
    <w:rsid w:val="00C37141"/>
    <w:rsid w:val="00C37150"/>
    <w:rsid w:val="00C3715A"/>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217E"/>
    <w:rsid w:val="00C421E8"/>
    <w:rsid w:val="00C422E1"/>
    <w:rsid w:val="00C422FC"/>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305"/>
    <w:rsid w:val="00C46445"/>
    <w:rsid w:val="00C46A7D"/>
    <w:rsid w:val="00C46B6C"/>
    <w:rsid w:val="00C46CEA"/>
    <w:rsid w:val="00C46D1E"/>
    <w:rsid w:val="00C46FC4"/>
    <w:rsid w:val="00C47157"/>
    <w:rsid w:val="00C47167"/>
    <w:rsid w:val="00C47572"/>
    <w:rsid w:val="00C47619"/>
    <w:rsid w:val="00C476B3"/>
    <w:rsid w:val="00C476FC"/>
    <w:rsid w:val="00C47719"/>
    <w:rsid w:val="00C47832"/>
    <w:rsid w:val="00C47931"/>
    <w:rsid w:val="00C47A5A"/>
    <w:rsid w:val="00C47B12"/>
    <w:rsid w:val="00C47C60"/>
    <w:rsid w:val="00C47C7D"/>
    <w:rsid w:val="00C47D60"/>
    <w:rsid w:val="00C50146"/>
    <w:rsid w:val="00C50277"/>
    <w:rsid w:val="00C5028C"/>
    <w:rsid w:val="00C502C8"/>
    <w:rsid w:val="00C503C3"/>
    <w:rsid w:val="00C504A9"/>
    <w:rsid w:val="00C50983"/>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2075"/>
    <w:rsid w:val="00C520E6"/>
    <w:rsid w:val="00C522ED"/>
    <w:rsid w:val="00C52401"/>
    <w:rsid w:val="00C525A0"/>
    <w:rsid w:val="00C5264F"/>
    <w:rsid w:val="00C527C8"/>
    <w:rsid w:val="00C527D0"/>
    <w:rsid w:val="00C527E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D31"/>
    <w:rsid w:val="00C63E18"/>
    <w:rsid w:val="00C64405"/>
    <w:rsid w:val="00C64622"/>
    <w:rsid w:val="00C64A52"/>
    <w:rsid w:val="00C64A70"/>
    <w:rsid w:val="00C64A95"/>
    <w:rsid w:val="00C64D7E"/>
    <w:rsid w:val="00C64DC2"/>
    <w:rsid w:val="00C64E1C"/>
    <w:rsid w:val="00C64E91"/>
    <w:rsid w:val="00C653C0"/>
    <w:rsid w:val="00C65513"/>
    <w:rsid w:val="00C65794"/>
    <w:rsid w:val="00C6586F"/>
    <w:rsid w:val="00C658AB"/>
    <w:rsid w:val="00C65B6A"/>
    <w:rsid w:val="00C65D95"/>
    <w:rsid w:val="00C660DC"/>
    <w:rsid w:val="00C663BF"/>
    <w:rsid w:val="00C663D7"/>
    <w:rsid w:val="00C665DA"/>
    <w:rsid w:val="00C66893"/>
    <w:rsid w:val="00C66A4F"/>
    <w:rsid w:val="00C66A8A"/>
    <w:rsid w:val="00C66B90"/>
    <w:rsid w:val="00C66C1F"/>
    <w:rsid w:val="00C66C86"/>
    <w:rsid w:val="00C66E36"/>
    <w:rsid w:val="00C66E78"/>
    <w:rsid w:val="00C67020"/>
    <w:rsid w:val="00C6725E"/>
    <w:rsid w:val="00C672AF"/>
    <w:rsid w:val="00C678D7"/>
    <w:rsid w:val="00C67B00"/>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FC"/>
    <w:rsid w:val="00C7122D"/>
    <w:rsid w:val="00C712EC"/>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301F"/>
    <w:rsid w:val="00C7333A"/>
    <w:rsid w:val="00C7335F"/>
    <w:rsid w:val="00C733D4"/>
    <w:rsid w:val="00C735CD"/>
    <w:rsid w:val="00C735EF"/>
    <w:rsid w:val="00C73714"/>
    <w:rsid w:val="00C738E1"/>
    <w:rsid w:val="00C73E4E"/>
    <w:rsid w:val="00C73E70"/>
    <w:rsid w:val="00C73F99"/>
    <w:rsid w:val="00C746D1"/>
    <w:rsid w:val="00C74859"/>
    <w:rsid w:val="00C748CF"/>
    <w:rsid w:val="00C74D30"/>
    <w:rsid w:val="00C74FD2"/>
    <w:rsid w:val="00C75300"/>
    <w:rsid w:val="00C75487"/>
    <w:rsid w:val="00C755D2"/>
    <w:rsid w:val="00C757FD"/>
    <w:rsid w:val="00C75861"/>
    <w:rsid w:val="00C759D3"/>
    <w:rsid w:val="00C75A24"/>
    <w:rsid w:val="00C75A33"/>
    <w:rsid w:val="00C75DA1"/>
    <w:rsid w:val="00C75DB0"/>
    <w:rsid w:val="00C75FC0"/>
    <w:rsid w:val="00C76510"/>
    <w:rsid w:val="00C76670"/>
    <w:rsid w:val="00C76B7C"/>
    <w:rsid w:val="00C76C16"/>
    <w:rsid w:val="00C773BE"/>
    <w:rsid w:val="00C774A9"/>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B6"/>
    <w:rsid w:val="00C81BEB"/>
    <w:rsid w:val="00C81D53"/>
    <w:rsid w:val="00C820CA"/>
    <w:rsid w:val="00C82297"/>
    <w:rsid w:val="00C824A7"/>
    <w:rsid w:val="00C82753"/>
    <w:rsid w:val="00C828C5"/>
    <w:rsid w:val="00C8295D"/>
    <w:rsid w:val="00C829A7"/>
    <w:rsid w:val="00C82BA1"/>
    <w:rsid w:val="00C83107"/>
    <w:rsid w:val="00C831CA"/>
    <w:rsid w:val="00C8323A"/>
    <w:rsid w:val="00C83324"/>
    <w:rsid w:val="00C83441"/>
    <w:rsid w:val="00C83594"/>
    <w:rsid w:val="00C835D4"/>
    <w:rsid w:val="00C83762"/>
    <w:rsid w:val="00C83A12"/>
    <w:rsid w:val="00C83AE9"/>
    <w:rsid w:val="00C83DF3"/>
    <w:rsid w:val="00C83E5E"/>
    <w:rsid w:val="00C83E80"/>
    <w:rsid w:val="00C83F49"/>
    <w:rsid w:val="00C83FF8"/>
    <w:rsid w:val="00C84073"/>
    <w:rsid w:val="00C840C4"/>
    <w:rsid w:val="00C84684"/>
    <w:rsid w:val="00C84784"/>
    <w:rsid w:val="00C84999"/>
    <w:rsid w:val="00C84F18"/>
    <w:rsid w:val="00C84F54"/>
    <w:rsid w:val="00C855C6"/>
    <w:rsid w:val="00C85634"/>
    <w:rsid w:val="00C8585D"/>
    <w:rsid w:val="00C85A11"/>
    <w:rsid w:val="00C85B7B"/>
    <w:rsid w:val="00C85C44"/>
    <w:rsid w:val="00C85C46"/>
    <w:rsid w:val="00C85C9D"/>
    <w:rsid w:val="00C85D17"/>
    <w:rsid w:val="00C85EC0"/>
    <w:rsid w:val="00C86563"/>
    <w:rsid w:val="00C86587"/>
    <w:rsid w:val="00C86893"/>
    <w:rsid w:val="00C86940"/>
    <w:rsid w:val="00C86A76"/>
    <w:rsid w:val="00C86D96"/>
    <w:rsid w:val="00C86E4D"/>
    <w:rsid w:val="00C86F12"/>
    <w:rsid w:val="00C86F5C"/>
    <w:rsid w:val="00C87093"/>
    <w:rsid w:val="00C870E0"/>
    <w:rsid w:val="00C8713E"/>
    <w:rsid w:val="00C872F3"/>
    <w:rsid w:val="00C87598"/>
    <w:rsid w:val="00C8759F"/>
    <w:rsid w:val="00C87667"/>
    <w:rsid w:val="00C8779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EB2"/>
    <w:rsid w:val="00C9316E"/>
    <w:rsid w:val="00C931D3"/>
    <w:rsid w:val="00C937B1"/>
    <w:rsid w:val="00C93A2E"/>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C0"/>
    <w:rsid w:val="00C968C9"/>
    <w:rsid w:val="00C9698D"/>
    <w:rsid w:val="00C969EF"/>
    <w:rsid w:val="00C96FDD"/>
    <w:rsid w:val="00C9703A"/>
    <w:rsid w:val="00C97099"/>
    <w:rsid w:val="00C970B3"/>
    <w:rsid w:val="00C97326"/>
    <w:rsid w:val="00C97426"/>
    <w:rsid w:val="00C975B8"/>
    <w:rsid w:val="00C97B65"/>
    <w:rsid w:val="00C97CA1"/>
    <w:rsid w:val="00C97D13"/>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21D4"/>
    <w:rsid w:val="00CA2256"/>
    <w:rsid w:val="00CA2314"/>
    <w:rsid w:val="00CA244C"/>
    <w:rsid w:val="00CA2AF3"/>
    <w:rsid w:val="00CA31E3"/>
    <w:rsid w:val="00CA320C"/>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DB5"/>
    <w:rsid w:val="00CA4E1C"/>
    <w:rsid w:val="00CA4EEF"/>
    <w:rsid w:val="00CA4FC2"/>
    <w:rsid w:val="00CA4FC3"/>
    <w:rsid w:val="00CA5028"/>
    <w:rsid w:val="00CA50E4"/>
    <w:rsid w:val="00CA531A"/>
    <w:rsid w:val="00CA5335"/>
    <w:rsid w:val="00CA54D4"/>
    <w:rsid w:val="00CA563C"/>
    <w:rsid w:val="00CA5818"/>
    <w:rsid w:val="00CA5918"/>
    <w:rsid w:val="00CA599E"/>
    <w:rsid w:val="00CA5A78"/>
    <w:rsid w:val="00CA5B10"/>
    <w:rsid w:val="00CA5FBB"/>
    <w:rsid w:val="00CA61DC"/>
    <w:rsid w:val="00CA62D2"/>
    <w:rsid w:val="00CA6336"/>
    <w:rsid w:val="00CA634A"/>
    <w:rsid w:val="00CA64ED"/>
    <w:rsid w:val="00CA6640"/>
    <w:rsid w:val="00CA6D1C"/>
    <w:rsid w:val="00CA6DAC"/>
    <w:rsid w:val="00CA701D"/>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322C"/>
    <w:rsid w:val="00CB3363"/>
    <w:rsid w:val="00CB338B"/>
    <w:rsid w:val="00CB3D3F"/>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994"/>
    <w:rsid w:val="00CB5B4C"/>
    <w:rsid w:val="00CB5E32"/>
    <w:rsid w:val="00CB5F6A"/>
    <w:rsid w:val="00CB5F7E"/>
    <w:rsid w:val="00CB6447"/>
    <w:rsid w:val="00CB65C8"/>
    <w:rsid w:val="00CB665F"/>
    <w:rsid w:val="00CB674E"/>
    <w:rsid w:val="00CB67A5"/>
    <w:rsid w:val="00CB689A"/>
    <w:rsid w:val="00CB6A9C"/>
    <w:rsid w:val="00CB6C79"/>
    <w:rsid w:val="00CB6D05"/>
    <w:rsid w:val="00CB6DCE"/>
    <w:rsid w:val="00CB6E9B"/>
    <w:rsid w:val="00CB704C"/>
    <w:rsid w:val="00CB7566"/>
    <w:rsid w:val="00CB7959"/>
    <w:rsid w:val="00CB7BB2"/>
    <w:rsid w:val="00CB7D56"/>
    <w:rsid w:val="00CB7DAB"/>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E9E"/>
    <w:rsid w:val="00CC1F2B"/>
    <w:rsid w:val="00CC212F"/>
    <w:rsid w:val="00CC21A2"/>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308"/>
    <w:rsid w:val="00CC4408"/>
    <w:rsid w:val="00CC45E3"/>
    <w:rsid w:val="00CC4610"/>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8C7"/>
    <w:rsid w:val="00CC6924"/>
    <w:rsid w:val="00CC69CE"/>
    <w:rsid w:val="00CC6A46"/>
    <w:rsid w:val="00CC6AAE"/>
    <w:rsid w:val="00CC6BDD"/>
    <w:rsid w:val="00CC6C53"/>
    <w:rsid w:val="00CC6E0F"/>
    <w:rsid w:val="00CC6EFD"/>
    <w:rsid w:val="00CC6F18"/>
    <w:rsid w:val="00CC6F4C"/>
    <w:rsid w:val="00CC6FD2"/>
    <w:rsid w:val="00CC7174"/>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10"/>
    <w:rsid w:val="00CD0C4E"/>
    <w:rsid w:val="00CD0CA6"/>
    <w:rsid w:val="00CD0CB9"/>
    <w:rsid w:val="00CD0E81"/>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A7D"/>
    <w:rsid w:val="00CD3F6C"/>
    <w:rsid w:val="00CD4077"/>
    <w:rsid w:val="00CD40CA"/>
    <w:rsid w:val="00CD4302"/>
    <w:rsid w:val="00CD43B2"/>
    <w:rsid w:val="00CD4403"/>
    <w:rsid w:val="00CD4447"/>
    <w:rsid w:val="00CD461C"/>
    <w:rsid w:val="00CD4819"/>
    <w:rsid w:val="00CD4A35"/>
    <w:rsid w:val="00CD4B2F"/>
    <w:rsid w:val="00CD4B52"/>
    <w:rsid w:val="00CD4C0C"/>
    <w:rsid w:val="00CD4DA5"/>
    <w:rsid w:val="00CD4ECB"/>
    <w:rsid w:val="00CD4F23"/>
    <w:rsid w:val="00CD4FAB"/>
    <w:rsid w:val="00CD5099"/>
    <w:rsid w:val="00CD5571"/>
    <w:rsid w:val="00CD56C6"/>
    <w:rsid w:val="00CD578B"/>
    <w:rsid w:val="00CD5950"/>
    <w:rsid w:val="00CD5B5D"/>
    <w:rsid w:val="00CD5B81"/>
    <w:rsid w:val="00CD5C07"/>
    <w:rsid w:val="00CD5E55"/>
    <w:rsid w:val="00CD5E78"/>
    <w:rsid w:val="00CD6189"/>
    <w:rsid w:val="00CD6543"/>
    <w:rsid w:val="00CD6723"/>
    <w:rsid w:val="00CD6760"/>
    <w:rsid w:val="00CD6832"/>
    <w:rsid w:val="00CD69D9"/>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BA"/>
    <w:rsid w:val="00CE0C3B"/>
    <w:rsid w:val="00CE0D51"/>
    <w:rsid w:val="00CE0F7A"/>
    <w:rsid w:val="00CE0F85"/>
    <w:rsid w:val="00CE1038"/>
    <w:rsid w:val="00CE139D"/>
    <w:rsid w:val="00CE1534"/>
    <w:rsid w:val="00CE1581"/>
    <w:rsid w:val="00CE15DF"/>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2C3"/>
    <w:rsid w:val="00CE430A"/>
    <w:rsid w:val="00CE44DA"/>
    <w:rsid w:val="00CE4626"/>
    <w:rsid w:val="00CE4657"/>
    <w:rsid w:val="00CE46B3"/>
    <w:rsid w:val="00CE46F4"/>
    <w:rsid w:val="00CE47CC"/>
    <w:rsid w:val="00CE47FE"/>
    <w:rsid w:val="00CE4804"/>
    <w:rsid w:val="00CE4B75"/>
    <w:rsid w:val="00CE4D0E"/>
    <w:rsid w:val="00CE4F05"/>
    <w:rsid w:val="00CE4F52"/>
    <w:rsid w:val="00CE4FB6"/>
    <w:rsid w:val="00CE5162"/>
    <w:rsid w:val="00CE5163"/>
    <w:rsid w:val="00CE538E"/>
    <w:rsid w:val="00CE5639"/>
    <w:rsid w:val="00CE5818"/>
    <w:rsid w:val="00CE5845"/>
    <w:rsid w:val="00CE5C49"/>
    <w:rsid w:val="00CE5D29"/>
    <w:rsid w:val="00CE5F0A"/>
    <w:rsid w:val="00CE5F66"/>
    <w:rsid w:val="00CE61C8"/>
    <w:rsid w:val="00CE626E"/>
    <w:rsid w:val="00CE6461"/>
    <w:rsid w:val="00CE651D"/>
    <w:rsid w:val="00CE6614"/>
    <w:rsid w:val="00CE670B"/>
    <w:rsid w:val="00CE6883"/>
    <w:rsid w:val="00CE68D8"/>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30DA"/>
    <w:rsid w:val="00CF31D1"/>
    <w:rsid w:val="00CF3400"/>
    <w:rsid w:val="00CF36E5"/>
    <w:rsid w:val="00CF3756"/>
    <w:rsid w:val="00CF38E1"/>
    <w:rsid w:val="00CF39EA"/>
    <w:rsid w:val="00CF3B36"/>
    <w:rsid w:val="00CF3E3A"/>
    <w:rsid w:val="00CF3F18"/>
    <w:rsid w:val="00CF4138"/>
    <w:rsid w:val="00CF4221"/>
    <w:rsid w:val="00CF4244"/>
    <w:rsid w:val="00CF42ED"/>
    <w:rsid w:val="00CF4441"/>
    <w:rsid w:val="00CF45E9"/>
    <w:rsid w:val="00CF4871"/>
    <w:rsid w:val="00CF4946"/>
    <w:rsid w:val="00CF497C"/>
    <w:rsid w:val="00CF4AB5"/>
    <w:rsid w:val="00CF4B20"/>
    <w:rsid w:val="00CF4D99"/>
    <w:rsid w:val="00CF5302"/>
    <w:rsid w:val="00CF53B9"/>
    <w:rsid w:val="00CF53E3"/>
    <w:rsid w:val="00CF5529"/>
    <w:rsid w:val="00CF5557"/>
    <w:rsid w:val="00CF568B"/>
    <w:rsid w:val="00CF583F"/>
    <w:rsid w:val="00CF594F"/>
    <w:rsid w:val="00CF59B5"/>
    <w:rsid w:val="00CF6140"/>
    <w:rsid w:val="00CF61A8"/>
    <w:rsid w:val="00CF63C4"/>
    <w:rsid w:val="00CF6596"/>
    <w:rsid w:val="00CF65D9"/>
    <w:rsid w:val="00CF6782"/>
    <w:rsid w:val="00CF67BC"/>
    <w:rsid w:val="00CF6899"/>
    <w:rsid w:val="00CF6A51"/>
    <w:rsid w:val="00CF6BAB"/>
    <w:rsid w:val="00CF6BD7"/>
    <w:rsid w:val="00CF6CCB"/>
    <w:rsid w:val="00CF6D7D"/>
    <w:rsid w:val="00CF6F78"/>
    <w:rsid w:val="00CF7084"/>
    <w:rsid w:val="00CF70A9"/>
    <w:rsid w:val="00CF71D9"/>
    <w:rsid w:val="00CF723A"/>
    <w:rsid w:val="00CF72D5"/>
    <w:rsid w:val="00CF7452"/>
    <w:rsid w:val="00CF767F"/>
    <w:rsid w:val="00CF76CF"/>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9C1"/>
    <w:rsid w:val="00D01AA0"/>
    <w:rsid w:val="00D01BB9"/>
    <w:rsid w:val="00D01F9A"/>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645"/>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0C4C"/>
    <w:rsid w:val="00D10D42"/>
    <w:rsid w:val="00D10E08"/>
    <w:rsid w:val="00D11020"/>
    <w:rsid w:val="00D11402"/>
    <w:rsid w:val="00D116A7"/>
    <w:rsid w:val="00D119CE"/>
    <w:rsid w:val="00D11A99"/>
    <w:rsid w:val="00D11BE7"/>
    <w:rsid w:val="00D11D26"/>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5EE"/>
    <w:rsid w:val="00D16644"/>
    <w:rsid w:val="00D167DF"/>
    <w:rsid w:val="00D1687F"/>
    <w:rsid w:val="00D16BDC"/>
    <w:rsid w:val="00D16CA3"/>
    <w:rsid w:val="00D16D25"/>
    <w:rsid w:val="00D16D8D"/>
    <w:rsid w:val="00D17237"/>
    <w:rsid w:val="00D17295"/>
    <w:rsid w:val="00D17688"/>
    <w:rsid w:val="00D17ABE"/>
    <w:rsid w:val="00D17BCD"/>
    <w:rsid w:val="00D17FCE"/>
    <w:rsid w:val="00D20230"/>
    <w:rsid w:val="00D2027E"/>
    <w:rsid w:val="00D20376"/>
    <w:rsid w:val="00D2038C"/>
    <w:rsid w:val="00D20425"/>
    <w:rsid w:val="00D20924"/>
    <w:rsid w:val="00D209B5"/>
    <w:rsid w:val="00D209F9"/>
    <w:rsid w:val="00D20BC4"/>
    <w:rsid w:val="00D20CF1"/>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E3"/>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AA6"/>
    <w:rsid w:val="00D27AE5"/>
    <w:rsid w:val="00D27D1A"/>
    <w:rsid w:val="00D27D99"/>
    <w:rsid w:val="00D27E04"/>
    <w:rsid w:val="00D27E15"/>
    <w:rsid w:val="00D30143"/>
    <w:rsid w:val="00D30470"/>
    <w:rsid w:val="00D30791"/>
    <w:rsid w:val="00D30933"/>
    <w:rsid w:val="00D30C04"/>
    <w:rsid w:val="00D30DFE"/>
    <w:rsid w:val="00D30FF6"/>
    <w:rsid w:val="00D313A0"/>
    <w:rsid w:val="00D315D2"/>
    <w:rsid w:val="00D3162B"/>
    <w:rsid w:val="00D31781"/>
    <w:rsid w:val="00D31B55"/>
    <w:rsid w:val="00D31E36"/>
    <w:rsid w:val="00D31FA1"/>
    <w:rsid w:val="00D32421"/>
    <w:rsid w:val="00D3267A"/>
    <w:rsid w:val="00D326CF"/>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A68"/>
    <w:rsid w:val="00D34D28"/>
    <w:rsid w:val="00D34DFD"/>
    <w:rsid w:val="00D34F6C"/>
    <w:rsid w:val="00D34FD4"/>
    <w:rsid w:val="00D3516A"/>
    <w:rsid w:val="00D352E6"/>
    <w:rsid w:val="00D35741"/>
    <w:rsid w:val="00D35782"/>
    <w:rsid w:val="00D358C4"/>
    <w:rsid w:val="00D35B12"/>
    <w:rsid w:val="00D35E51"/>
    <w:rsid w:val="00D35F3E"/>
    <w:rsid w:val="00D35FA4"/>
    <w:rsid w:val="00D3640F"/>
    <w:rsid w:val="00D36520"/>
    <w:rsid w:val="00D365DE"/>
    <w:rsid w:val="00D367AA"/>
    <w:rsid w:val="00D36936"/>
    <w:rsid w:val="00D369F8"/>
    <w:rsid w:val="00D36C4A"/>
    <w:rsid w:val="00D36C63"/>
    <w:rsid w:val="00D36CB4"/>
    <w:rsid w:val="00D36D42"/>
    <w:rsid w:val="00D36E94"/>
    <w:rsid w:val="00D36ED3"/>
    <w:rsid w:val="00D36FC0"/>
    <w:rsid w:val="00D371D9"/>
    <w:rsid w:val="00D371DF"/>
    <w:rsid w:val="00D37218"/>
    <w:rsid w:val="00D37602"/>
    <w:rsid w:val="00D3762C"/>
    <w:rsid w:val="00D37640"/>
    <w:rsid w:val="00D3769D"/>
    <w:rsid w:val="00D37807"/>
    <w:rsid w:val="00D37C82"/>
    <w:rsid w:val="00D37D40"/>
    <w:rsid w:val="00D37E73"/>
    <w:rsid w:val="00D37EB5"/>
    <w:rsid w:val="00D40065"/>
    <w:rsid w:val="00D4017A"/>
    <w:rsid w:val="00D401C1"/>
    <w:rsid w:val="00D404A6"/>
    <w:rsid w:val="00D40762"/>
    <w:rsid w:val="00D40D10"/>
    <w:rsid w:val="00D40E4B"/>
    <w:rsid w:val="00D40E5D"/>
    <w:rsid w:val="00D41048"/>
    <w:rsid w:val="00D41149"/>
    <w:rsid w:val="00D411FE"/>
    <w:rsid w:val="00D4122F"/>
    <w:rsid w:val="00D41247"/>
    <w:rsid w:val="00D41250"/>
    <w:rsid w:val="00D41479"/>
    <w:rsid w:val="00D416D3"/>
    <w:rsid w:val="00D41790"/>
    <w:rsid w:val="00D4198E"/>
    <w:rsid w:val="00D41CB0"/>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6D3"/>
    <w:rsid w:val="00D438E1"/>
    <w:rsid w:val="00D439E1"/>
    <w:rsid w:val="00D43A44"/>
    <w:rsid w:val="00D43C2E"/>
    <w:rsid w:val="00D43CD9"/>
    <w:rsid w:val="00D4423E"/>
    <w:rsid w:val="00D442BB"/>
    <w:rsid w:val="00D4436B"/>
    <w:rsid w:val="00D4468E"/>
    <w:rsid w:val="00D4481A"/>
    <w:rsid w:val="00D44AC3"/>
    <w:rsid w:val="00D44B50"/>
    <w:rsid w:val="00D44BF6"/>
    <w:rsid w:val="00D44C44"/>
    <w:rsid w:val="00D44D29"/>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60A8"/>
    <w:rsid w:val="00D46211"/>
    <w:rsid w:val="00D4627B"/>
    <w:rsid w:val="00D46412"/>
    <w:rsid w:val="00D4643D"/>
    <w:rsid w:val="00D4660E"/>
    <w:rsid w:val="00D46821"/>
    <w:rsid w:val="00D4692B"/>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A50"/>
    <w:rsid w:val="00D47D7E"/>
    <w:rsid w:val="00D5012A"/>
    <w:rsid w:val="00D50471"/>
    <w:rsid w:val="00D50634"/>
    <w:rsid w:val="00D5070E"/>
    <w:rsid w:val="00D5080A"/>
    <w:rsid w:val="00D50876"/>
    <w:rsid w:val="00D50AA9"/>
    <w:rsid w:val="00D50DF0"/>
    <w:rsid w:val="00D51187"/>
    <w:rsid w:val="00D512BB"/>
    <w:rsid w:val="00D512D5"/>
    <w:rsid w:val="00D51428"/>
    <w:rsid w:val="00D51587"/>
    <w:rsid w:val="00D519A2"/>
    <w:rsid w:val="00D519CA"/>
    <w:rsid w:val="00D51BF6"/>
    <w:rsid w:val="00D51C34"/>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4016"/>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B54"/>
    <w:rsid w:val="00D55BDD"/>
    <w:rsid w:val="00D55F03"/>
    <w:rsid w:val="00D560FD"/>
    <w:rsid w:val="00D561C0"/>
    <w:rsid w:val="00D5631F"/>
    <w:rsid w:val="00D56344"/>
    <w:rsid w:val="00D568C5"/>
    <w:rsid w:val="00D56A72"/>
    <w:rsid w:val="00D56DFF"/>
    <w:rsid w:val="00D56EC7"/>
    <w:rsid w:val="00D56FF6"/>
    <w:rsid w:val="00D57037"/>
    <w:rsid w:val="00D572B9"/>
    <w:rsid w:val="00D57650"/>
    <w:rsid w:val="00D577DD"/>
    <w:rsid w:val="00D57995"/>
    <w:rsid w:val="00D57B45"/>
    <w:rsid w:val="00D57D24"/>
    <w:rsid w:val="00D57D81"/>
    <w:rsid w:val="00D600C2"/>
    <w:rsid w:val="00D60162"/>
    <w:rsid w:val="00D602BC"/>
    <w:rsid w:val="00D60393"/>
    <w:rsid w:val="00D603FF"/>
    <w:rsid w:val="00D606C4"/>
    <w:rsid w:val="00D60785"/>
    <w:rsid w:val="00D60828"/>
    <w:rsid w:val="00D60866"/>
    <w:rsid w:val="00D60899"/>
    <w:rsid w:val="00D60B08"/>
    <w:rsid w:val="00D60CAC"/>
    <w:rsid w:val="00D60D92"/>
    <w:rsid w:val="00D60DD2"/>
    <w:rsid w:val="00D60FC2"/>
    <w:rsid w:val="00D61327"/>
    <w:rsid w:val="00D613A7"/>
    <w:rsid w:val="00D613ED"/>
    <w:rsid w:val="00D6150A"/>
    <w:rsid w:val="00D615C9"/>
    <w:rsid w:val="00D616D1"/>
    <w:rsid w:val="00D6198C"/>
    <w:rsid w:val="00D61A52"/>
    <w:rsid w:val="00D61A70"/>
    <w:rsid w:val="00D61AE8"/>
    <w:rsid w:val="00D61BB5"/>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C3"/>
    <w:rsid w:val="00D63232"/>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90E"/>
    <w:rsid w:val="00D64CDF"/>
    <w:rsid w:val="00D64CF6"/>
    <w:rsid w:val="00D64F29"/>
    <w:rsid w:val="00D650BC"/>
    <w:rsid w:val="00D651A3"/>
    <w:rsid w:val="00D651B6"/>
    <w:rsid w:val="00D65411"/>
    <w:rsid w:val="00D658FF"/>
    <w:rsid w:val="00D65970"/>
    <w:rsid w:val="00D659C6"/>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B1"/>
    <w:rsid w:val="00D67EFF"/>
    <w:rsid w:val="00D70068"/>
    <w:rsid w:val="00D7014B"/>
    <w:rsid w:val="00D70277"/>
    <w:rsid w:val="00D704F4"/>
    <w:rsid w:val="00D705BD"/>
    <w:rsid w:val="00D707DD"/>
    <w:rsid w:val="00D709BA"/>
    <w:rsid w:val="00D70A58"/>
    <w:rsid w:val="00D70A67"/>
    <w:rsid w:val="00D70B7B"/>
    <w:rsid w:val="00D70CED"/>
    <w:rsid w:val="00D7117E"/>
    <w:rsid w:val="00D71561"/>
    <w:rsid w:val="00D7160F"/>
    <w:rsid w:val="00D7184E"/>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1FD"/>
    <w:rsid w:val="00D742FA"/>
    <w:rsid w:val="00D7430D"/>
    <w:rsid w:val="00D7433E"/>
    <w:rsid w:val="00D74BED"/>
    <w:rsid w:val="00D74BFA"/>
    <w:rsid w:val="00D74C6D"/>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E4A"/>
    <w:rsid w:val="00D80055"/>
    <w:rsid w:val="00D80126"/>
    <w:rsid w:val="00D80421"/>
    <w:rsid w:val="00D806B9"/>
    <w:rsid w:val="00D807AA"/>
    <w:rsid w:val="00D80837"/>
    <w:rsid w:val="00D809D2"/>
    <w:rsid w:val="00D80C47"/>
    <w:rsid w:val="00D80C71"/>
    <w:rsid w:val="00D80D65"/>
    <w:rsid w:val="00D80E50"/>
    <w:rsid w:val="00D80ED5"/>
    <w:rsid w:val="00D810AF"/>
    <w:rsid w:val="00D812BC"/>
    <w:rsid w:val="00D81519"/>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7033"/>
    <w:rsid w:val="00D87372"/>
    <w:rsid w:val="00D873A5"/>
    <w:rsid w:val="00D87482"/>
    <w:rsid w:val="00D875E3"/>
    <w:rsid w:val="00D87782"/>
    <w:rsid w:val="00D87849"/>
    <w:rsid w:val="00D87B62"/>
    <w:rsid w:val="00D87B7B"/>
    <w:rsid w:val="00D90108"/>
    <w:rsid w:val="00D902AB"/>
    <w:rsid w:val="00D90300"/>
    <w:rsid w:val="00D9031B"/>
    <w:rsid w:val="00D903E9"/>
    <w:rsid w:val="00D903EA"/>
    <w:rsid w:val="00D903FE"/>
    <w:rsid w:val="00D90443"/>
    <w:rsid w:val="00D904DE"/>
    <w:rsid w:val="00D90845"/>
    <w:rsid w:val="00D9103F"/>
    <w:rsid w:val="00D911D5"/>
    <w:rsid w:val="00D91353"/>
    <w:rsid w:val="00D9139E"/>
    <w:rsid w:val="00D91727"/>
    <w:rsid w:val="00D91D33"/>
    <w:rsid w:val="00D91F1D"/>
    <w:rsid w:val="00D91F47"/>
    <w:rsid w:val="00D91FE3"/>
    <w:rsid w:val="00D920CA"/>
    <w:rsid w:val="00D920F7"/>
    <w:rsid w:val="00D920F9"/>
    <w:rsid w:val="00D921C1"/>
    <w:rsid w:val="00D9222F"/>
    <w:rsid w:val="00D92280"/>
    <w:rsid w:val="00D923E2"/>
    <w:rsid w:val="00D92418"/>
    <w:rsid w:val="00D924BB"/>
    <w:rsid w:val="00D927EF"/>
    <w:rsid w:val="00D927FE"/>
    <w:rsid w:val="00D929C1"/>
    <w:rsid w:val="00D92A45"/>
    <w:rsid w:val="00D92B9A"/>
    <w:rsid w:val="00D92C8A"/>
    <w:rsid w:val="00D92CAF"/>
    <w:rsid w:val="00D92D9C"/>
    <w:rsid w:val="00D92DBE"/>
    <w:rsid w:val="00D92DDC"/>
    <w:rsid w:val="00D92DFA"/>
    <w:rsid w:val="00D92EE6"/>
    <w:rsid w:val="00D92F83"/>
    <w:rsid w:val="00D9312F"/>
    <w:rsid w:val="00D931DC"/>
    <w:rsid w:val="00D93313"/>
    <w:rsid w:val="00D9359F"/>
    <w:rsid w:val="00D9361B"/>
    <w:rsid w:val="00D936AE"/>
    <w:rsid w:val="00D939FF"/>
    <w:rsid w:val="00D93D01"/>
    <w:rsid w:val="00D93F89"/>
    <w:rsid w:val="00D941A9"/>
    <w:rsid w:val="00D942A0"/>
    <w:rsid w:val="00D9433C"/>
    <w:rsid w:val="00D94379"/>
    <w:rsid w:val="00D945FB"/>
    <w:rsid w:val="00D94604"/>
    <w:rsid w:val="00D9461E"/>
    <w:rsid w:val="00D9473E"/>
    <w:rsid w:val="00D94785"/>
    <w:rsid w:val="00D947A1"/>
    <w:rsid w:val="00D94B7A"/>
    <w:rsid w:val="00D94BA6"/>
    <w:rsid w:val="00D94EA4"/>
    <w:rsid w:val="00D95025"/>
    <w:rsid w:val="00D9507D"/>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2CF"/>
    <w:rsid w:val="00D97628"/>
    <w:rsid w:val="00D97A92"/>
    <w:rsid w:val="00D97BCA"/>
    <w:rsid w:val="00D97D27"/>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D30"/>
    <w:rsid w:val="00DA1DE4"/>
    <w:rsid w:val="00DA22BD"/>
    <w:rsid w:val="00DA22F2"/>
    <w:rsid w:val="00DA2301"/>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127"/>
    <w:rsid w:val="00DA624A"/>
    <w:rsid w:val="00DA639F"/>
    <w:rsid w:val="00DA63B0"/>
    <w:rsid w:val="00DA64A4"/>
    <w:rsid w:val="00DA6588"/>
    <w:rsid w:val="00DA68E4"/>
    <w:rsid w:val="00DA6A3D"/>
    <w:rsid w:val="00DA6B81"/>
    <w:rsid w:val="00DA6B8E"/>
    <w:rsid w:val="00DA6C17"/>
    <w:rsid w:val="00DA6CFD"/>
    <w:rsid w:val="00DA6EB9"/>
    <w:rsid w:val="00DA6FAE"/>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B0003"/>
    <w:rsid w:val="00DB0113"/>
    <w:rsid w:val="00DB0276"/>
    <w:rsid w:val="00DB0347"/>
    <w:rsid w:val="00DB0389"/>
    <w:rsid w:val="00DB04BD"/>
    <w:rsid w:val="00DB0538"/>
    <w:rsid w:val="00DB0683"/>
    <w:rsid w:val="00DB06AF"/>
    <w:rsid w:val="00DB085C"/>
    <w:rsid w:val="00DB0A5F"/>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BE"/>
    <w:rsid w:val="00DB2A4E"/>
    <w:rsid w:val="00DB2B2B"/>
    <w:rsid w:val="00DB2ED1"/>
    <w:rsid w:val="00DB2F10"/>
    <w:rsid w:val="00DB2FAC"/>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A47"/>
    <w:rsid w:val="00DC1E1F"/>
    <w:rsid w:val="00DC1F36"/>
    <w:rsid w:val="00DC2176"/>
    <w:rsid w:val="00DC2364"/>
    <w:rsid w:val="00DC2380"/>
    <w:rsid w:val="00DC2547"/>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96B"/>
    <w:rsid w:val="00DC7B1C"/>
    <w:rsid w:val="00DC7B92"/>
    <w:rsid w:val="00DC7BA7"/>
    <w:rsid w:val="00DC7BD1"/>
    <w:rsid w:val="00DC7C39"/>
    <w:rsid w:val="00DC7D29"/>
    <w:rsid w:val="00DC7EC2"/>
    <w:rsid w:val="00DD02A0"/>
    <w:rsid w:val="00DD0480"/>
    <w:rsid w:val="00DD04E0"/>
    <w:rsid w:val="00DD0566"/>
    <w:rsid w:val="00DD0731"/>
    <w:rsid w:val="00DD0AA9"/>
    <w:rsid w:val="00DD0F4B"/>
    <w:rsid w:val="00DD130A"/>
    <w:rsid w:val="00DD152A"/>
    <w:rsid w:val="00DD1550"/>
    <w:rsid w:val="00DD1680"/>
    <w:rsid w:val="00DD17AA"/>
    <w:rsid w:val="00DD1A63"/>
    <w:rsid w:val="00DD1C14"/>
    <w:rsid w:val="00DD1F67"/>
    <w:rsid w:val="00DD1FEE"/>
    <w:rsid w:val="00DD2091"/>
    <w:rsid w:val="00DD25B9"/>
    <w:rsid w:val="00DD265E"/>
    <w:rsid w:val="00DD2941"/>
    <w:rsid w:val="00DD2A14"/>
    <w:rsid w:val="00DD2DDC"/>
    <w:rsid w:val="00DD2F3B"/>
    <w:rsid w:val="00DD35EE"/>
    <w:rsid w:val="00DD3753"/>
    <w:rsid w:val="00DD3770"/>
    <w:rsid w:val="00DD3893"/>
    <w:rsid w:val="00DD39B8"/>
    <w:rsid w:val="00DD3A3A"/>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787"/>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56"/>
    <w:rsid w:val="00DE1568"/>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E77"/>
    <w:rsid w:val="00DE3135"/>
    <w:rsid w:val="00DE31E8"/>
    <w:rsid w:val="00DE327C"/>
    <w:rsid w:val="00DE3456"/>
    <w:rsid w:val="00DE3510"/>
    <w:rsid w:val="00DE3540"/>
    <w:rsid w:val="00DE356F"/>
    <w:rsid w:val="00DE3C12"/>
    <w:rsid w:val="00DE40FE"/>
    <w:rsid w:val="00DE4144"/>
    <w:rsid w:val="00DE41C3"/>
    <w:rsid w:val="00DE41EF"/>
    <w:rsid w:val="00DE44A9"/>
    <w:rsid w:val="00DE45E5"/>
    <w:rsid w:val="00DE4843"/>
    <w:rsid w:val="00DE4891"/>
    <w:rsid w:val="00DE48A7"/>
    <w:rsid w:val="00DE4B63"/>
    <w:rsid w:val="00DE4C09"/>
    <w:rsid w:val="00DE4C81"/>
    <w:rsid w:val="00DE4FB5"/>
    <w:rsid w:val="00DE51AC"/>
    <w:rsid w:val="00DE521B"/>
    <w:rsid w:val="00DE5239"/>
    <w:rsid w:val="00DE52A3"/>
    <w:rsid w:val="00DE543B"/>
    <w:rsid w:val="00DE56DC"/>
    <w:rsid w:val="00DE5700"/>
    <w:rsid w:val="00DE5761"/>
    <w:rsid w:val="00DE58A4"/>
    <w:rsid w:val="00DE5947"/>
    <w:rsid w:val="00DE596C"/>
    <w:rsid w:val="00DE59BE"/>
    <w:rsid w:val="00DE59EC"/>
    <w:rsid w:val="00DE5A67"/>
    <w:rsid w:val="00DE5D3B"/>
    <w:rsid w:val="00DE5E16"/>
    <w:rsid w:val="00DE6164"/>
    <w:rsid w:val="00DE6184"/>
    <w:rsid w:val="00DE64AC"/>
    <w:rsid w:val="00DE653E"/>
    <w:rsid w:val="00DE6550"/>
    <w:rsid w:val="00DE6573"/>
    <w:rsid w:val="00DE66E3"/>
    <w:rsid w:val="00DE7115"/>
    <w:rsid w:val="00DE7131"/>
    <w:rsid w:val="00DE734D"/>
    <w:rsid w:val="00DE7550"/>
    <w:rsid w:val="00DE772E"/>
    <w:rsid w:val="00DE77A6"/>
    <w:rsid w:val="00DE77E5"/>
    <w:rsid w:val="00DE7824"/>
    <w:rsid w:val="00DE7C3F"/>
    <w:rsid w:val="00DE7D65"/>
    <w:rsid w:val="00DE7E31"/>
    <w:rsid w:val="00DF012D"/>
    <w:rsid w:val="00DF033B"/>
    <w:rsid w:val="00DF03D0"/>
    <w:rsid w:val="00DF059B"/>
    <w:rsid w:val="00DF0686"/>
    <w:rsid w:val="00DF07FE"/>
    <w:rsid w:val="00DF086A"/>
    <w:rsid w:val="00DF0879"/>
    <w:rsid w:val="00DF08FC"/>
    <w:rsid w:val="00DF09A8"/>
    <w:rsid w:val="00DF0A7F"/>
    <w:rsid w:val="00DF0C6A"/>
    <w:rsid w:val="00DF0C86"/>
    <w:rsid w:val="00DF0C89"/>
    <w:rsid w:val="00DF0E39"/>
    <w:rsid w:val="00DF0F4A"/>
    <w:rsid w:val="00DF100E"/>
    <w:rsid w:val="00DF1152"/>
    <w:rsid w:val="00DF11E3"/>
    <w:rsid w:val="00DF1339"/>
    <w:rsid w:val="00DF16B0"/>
    <w:rsid w:val="00DF1940"/>
    <w:rsid w:val="00DF19D8"/>
    <w:rsid w:val="00DF19F6"/>
    <w:rsid w:val="00DF1B7F"/>
    <w:rsid w:val="00DF1BFC"/>
    <w:rsid w:val="00DF1F65"/>
    <w:rsid w:val="00DF2003"/>
    <w:rsid w:val="00DF22C8"/>
    <w:rsid w:val="00DF276D"/>
    <w:rsid w:val="00DF28BB"/>
    <w:rsid w:val="00DF29C0"/>
    <w:rsid w:val="00DF2AEB"/>
    <w:rsid w:val="00DF2CD7"/>
    <w:rsid w:val="00DF2DA4"/>
    <w:rsid w:val="00DF2E7A"/>
    <w:rsid w:val="00DF2FC3"/>
    <w:rsid w:val="00DF308A"/>
    <w:rsid w:val="00DF316A"/>
    <w:rsid w:val="00DF3427"/>
    <w:rsid w:val="00DF3760"/>
    <w:rsid w:val="00DF38C5"/>
    <w:rsid w:val="00DF3A16"/>
    <w:rsid w:val="00DF3A47"/>
    <w:rsid w:val="00DF3A61"/>
    <w:rsid w:val="00DF3B12"/>
    <w:rsid w:val="00DF3D0B"/>
    <w:rsid w:val="00DF404E"/>
    <w:rsid w:val="00DF4247"/>
    <w:rsid w:val="00DF4248"/>
    <w:rsid w:val="00DF4330"/>
    <w:rsid w:val="00DF4698"/>
    <w:rsid w:val="00DF4777"/>
    <w:rsid w:val="00DF4A98"/>
    <w:rsid w:val="00DF4B64"/>
    <w:rsid w:val="00DF4BC2"/>
    <w:rsid w:val="00DF4CB0"/>
    <w:rsid w:val="00DF4DE2"/>
    <w:rsid w:val="00DF4FEF"/>
    <w:rsid w:val="00DF5110"/>
    <w:rsid w:val="00DF516E"/>
    <w:rsid w:val="00DF5201"/>
    <w:rsid w:val="00DF5317"/>
    <w:rsid w:val="00DF5399"/>
    <w:rsid w:val="00DF53FC"/>
    <w:rsid w:val="00DF54DF"/>
    <w:rsid w:val="00DF55D5"/>
    <w:rsid w:val="00DF560D"/>
    <w:rsid w:val="00DF5691"/>
    <w:rsid w:val="00DF572D"/>
    <w:rsid w:val="00DF573C"/>
    <w:rsid w:val="00DF57CC"/>
    <w:rsid w:val="00DF5A74"/>
    <w:rsid w:val="00DF5A9D"/>
    <w:rsid w:val="00DF5AD7"/>
    <w:rsid w:val="00DF5EFD"/>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E8"/>
    <w:rsid w:val="00DF7692"/>
    <w:rsid w:val="00DF778F"/>
    <w:rsid w:val="00DF779E"/>
    <w:rsid w:val="00DF783B"/>
    <w:rsid w:val="00DF7A20"/>
    <w:rsid w:val="00DF7A4D"/>
    <w:rsid w:val="00DF7F6E"/>
    <w:rsid w:val="00E00103"/>
    <w:rsid w:val="00E002D1"/>
    <w:rsid w:val="00E004CC"/>
    <w:rsid w:val="00E0055D"/>
    <w:rsid w:val="00E007D9"/>
    <w:rsid w:val="00E00A2A"/>
    <w:rsid w:val="00E00A51"/>
    <w:rsid w:val="00E00AA3"/>
    <w:rsid w:val="00E00AEE"/>
    <w:rsid w:val="00E00CEE"/>
    <w:rsid w:val="00E00F16"/>
    <w:rsid w:val="00E00F17"/>
    <w:rsid w:val="00E0106A"/>
    <w:rsid w:val="00E011A8"/>
    <w:rsid w:val="00E01268"/>
    <w:rsid w:val="00E01555"/>
    <w:rsid w:val="00E01953"/>
    <w:rsid w:val="00E01E3E"/>
    <w:rsid w:val="00E01FA2"/>
    <w:rsid w:val="00E02060"/>
    <w:rsid w:val="00E02188"/>
    <w:rsid w:val="00E02610"/>
    <w:rsid w:val="00E02BAC"/>
    <w:rsid w:val="00E02C72"/>
    <w:rsid w:val="00E030E3"/>
    <w:rsid w:val="00E032D0"/>
    <w:rsid w:val="00E03333"/>
    <w:rsid w:val="00E0342D"/>
    <w:rsid w:val="00E03606"/>
    <w:rsid w:val="00E039C2"/>
    <w:rsid w:val="00E03A3E"/>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D13"/>
    <w:rsid w:val="00E05EB0"/>
    <w:rsid w:val="00E05F46"/>
    <w:rsid w:val="00E06199"/>
    <w:rsid w:val="00E06317"/>
    <w:rsid w:val="00E066E2"/>
    <w:rsid w:val="00E06723"/>
    <w:rsid w:val="00E06973"/>
    <w:rsid w:val="00E06C0A"/>
    <w:rsid w:val="00E06CE8"/>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91"/>
    <w:rsid w:val="00E12A07"/>
    <w:rsid w:val="00E12BED"/>
    <w:rsid w:val="00E12D23"/>
    <w:rsid w:val="00E12EBF"/>
    <w:rsid w:val="00E12F2F"/>
    <w:rsid w:val="00E13014"/>
    <w:rsid w:val="00E13123"/>
    <w:rsid w:val="00E13200"/>
    <w:rsid w:val="00E132C2"/>
    <w:rsid w:val="00E1388D"/>
    <w:rsid w:val="00E13B5B"/>
    <w:rsid w:val="00E13D78"/>
    <w:rsid w:val="00E13DDB"/>
    <w:rsid w:val="00E1417A"/>
    <w:rsid w:val="00E142FE"/>
    <w:rsid w:val="00E14396"/>
    <w:rsid w:val="00E144CD"/>
    <w:rsid w:val="00E14518"/>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146"/>
    <w:rsid w:val="00E16307"/>
    <w:rsid w:val="00E16382"/>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659"/>
    <w:rsid w:val="00E177BA"/>
    <w:rsid w:val="00E1790C"/>
    <w:rsid w:val="00E17C6E"/>
    <w:rsid w:val="00E17D3C"/>
    <w:rsid w:val="00E17F62"/>
    <w:rsid w:val="00E17FBA"/>
    <w:rsid w:val="00E17FCE"/>
    <w:rsid w:val="00E2005B"/>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CA8"/>
    <w:rsid w:val="00E24D2A"/>
    <w:rsid w:val="00E24F0C"/>
    <w:rsid w:val="00E2501A"/>
    <w:rsid w:val="00E2520C"/>
    <w:rsid w:val="00E2526F"/>
    <w:rsid w:val="00E25700"/>
    <w:rsid w:val="00E25800"/>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BD"/>
    <w:rsid w:val="00E34105"/>
    <w:rsid w:val="00E341FC"/>
    <w:rsid w:val="00E343FA"/>
    <w:rsid w:val="00E3447A"/>
    <w:rsid w:val="00E344B0"/>
    <w:rsid w:val="00E347A6"/>
    <w:rsid w:val="00E347F5"/>
    <w:rsid w:val="00E34991"/>
    <w:rsid w:val="00E349EA"/>
    <w:rsid w:val="00E34A94"/>
    <w:rsid w:val="00E34DA7"/>
    <w:rsid w:val="00E34E55"/>
    <w:rsid w:val="00E34E76"/>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3C8"/>
    <w:rsid w:val="00E404F8"/>
    <w:rsid w:val="00E408DB"/>
    <w:rsid w:val="00E41005"/>
    <w:rsid w:val="00E410E3"/>
    <w:rsid w:val="00E4111D"/>
    <w:rsid w:val="00E4113D"/>
    <w:rsid w:val="00E412D2"/>
    <w:rsid w:val="00E41318"/>
    <w:rsid w:val="00E4158B"/>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32C5"/>
    <w:rsid w:val="00E434C1"/>
    <w:rsid w:val="00E437C8"/>
    <w:rsid w:val="00E43A55"/>
    <w:rsid w:val="00E43A5F"/>
    <w:rsid w:val="00E43B86"/>
    <w:rsid w:val="00E43C8F"/>
    <w:rsid w:val="00E43D12"/>
    <w:rsid w:val="00E43D1D"/>
    <w:rsid w:val="00E43E7C"/>
    <w:rsid w:val="00E43FFA"/>
    <w:rsid w:val="00E44388"/>
    <w:rsid w:val="00E443D3"/>
    <w:rsid w:val="00E44437"/>
    <w:rsid w:val="00E4490C"/>
    <w:rsid w:val="00E4495D"/>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92C"/>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20B8"/>
    <w:rsid w:val="00E521B9"/>
    <w:rsid w:val="00E52493"/>
    <w:rsid w:val="00E52931"/>
    <w:rsid w:val="00E5294E"/>
    <w:rsid w:val="00E52BEE"/>
    <w:rsid w:val="00E52CFE"/>
    <w:rsid w:val="00E533C8"/>
    <w:rsid w:val="00E53435"/>
    <w:rsid w:val="00E5355B"/>
    <w:rsid w:val="00E535A3"/>
    <w:rsid w:val="00E5375C"/>
    <w:rsid w:val="00E53768"/>
    <w:rsid w:val="00E5381F"/>
    <w:rsid w:val="00E538F1"/>
    <w:rsid w:val="00E538FE"/>
    <w:rsid w:val="00E5395E"/>
    <w:rsid w:val="00E53A66"/>
    <w:rsid w:val="00E53AF2"/>
    <w:rsid w:val="00E53FD7"/>
    <w:rsid w:val="00E54015"/>
    <w:rsid w:val="00E54141"/>
    <w:rsid w:val="00E54241"/>
    <w:rsid w:val="00E54922"/>
    <w:rsid w:val="00E5496C"/>
    <w:rsid w:val="00E54B31"/>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7E1"/>
    <w:rsid w:val="00E627E7"/>
    <w:rsid w:val="00E62A16"/>
    <w:rsid w:val="00E62CE7"/>
    <w:rsid w:val="00E62D01"/>
    <w:rsid w:val="00E62D0E"/>
    <w:rsid w:val="00E62DC3"/>
    <w:rsid w:val="00E62E20"/>
    <w:rsid w:val="00E62F93"/>
    <w:rsid w:val="00E63061"/>
    <w:rsid w:val="00E6326A"/>
    <w:rsid w:val="00E633F4"/>
    <w:rsid w:val="00E636C8"/>
    <w:rsid w:val="00E63827"/>
    <w:rsid w:val="00E638AF"/>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EC3"/>
    <w:rsid w:val="00E64F7B"/>
    <w:rsid w:val="00E65044"/>
    <w:rsid w:val="00E65190"/>
    <w:rsid w:val="00E652F4"/>
    <w:rsid w:val="00E6554C"/>
    <w:rsid w:val="00E65589"/>
    <w:rsid w:val="00E65D13"/>
    <w:rsid w:val="00E65E46"/>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8C"/>
    <w:rsid w:val="00E70455"/>
    <w:rsid w:val="00E706C4"/>
    <w:rsid w:val="00E709AB"/>
    <w:rsid w:val="00E70A7F"/>
    <w:rsid w:val="00E70A82"/>
    <w:rsid w:val="00E70CEE"/>
    <w:rsid w:val="00E70F6B"/>
    <w:rsid w:val="00E711D7"/>
    <w:rsid w:val="00E711F9"/>
    <w:rsid w:val="00E712C4"/>
    <w:rsid w:val="00E71665"/>
    <w:rsid w:val="00E717F3"/>
    <w:rsid w:val="00E7187A"/>
    <w:rsid w:val="00E71A37"/>
    <w:rsid w:val="00E71BD4"/>
    <w:rsid w:val="00E71C8E"/>
    <w:rsid w:val="00E71E56"/>
    <w:rsid w:val="00E72334"/>
    <w:rsid w:val="00E729BB"/>
    <w:rsid w:val="00E72AC0"/>
    <w:rsid w:val="00E72C73"/>
    <w:rsid w:val="00E72C75"/>
    <w:rsid w:val="00E72C9D"/>
    <w:rsid w:val="00E72D2A"/>
    <w:rsid w:val="00E72D3F"/>
    <w:rsid w:val="00E72E31"/>
    <w:rsid w:val="00E72F40"/>
    <w:rsid w:val="00E72FCF"/>
    <w:rsid w:val="00E73107"/>
    <w:rsid w:val="00E73212"/>
    <w:rsid w:val="00E739FA"/>
    <w:rsid w:val="00E73B08"/>
    <w:rsid w:val="00E73B0C"/>
    <w:rsid w:val="00E73C44"/>
    <w:rsid w:val="00E73EF2"/>
    <w:rsid w:val="00E73F54"/>
    <w:rsid w:val="00E74139"/>
    <w:rsid w:val="00E74676"/>
    <w:rsid w:val="00E74744"/>
    <w:rsid w:val="00E7479A"/>
    <w:rsid w:val="00E74A5B"/>
    <w:rsid w:val="00E74FC7"/>
    <w:rsid w:val="00E750BB"/>
    <w:rsid w:val="00E75183"/>
    <w:rsid w:val="00E751C8"/>
    <w:rsid w:val="00E75499"/>
    <w:rsid w:val="00E754E2"/>
    <w:rsid w:val="00E75707"/>
    <w:rsid w:val="00E758B4"/>
    <w:rsid w:val="00E759A4"/>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EF"/>
    <w:rsid w:val="00E829A0"/>
    <w:rsid w:val="00E82B2A"/>
    <w:rsid w:val="00E82C55"/>
    <w:rsid w:val="00E82FC5"/>
    <w:rsid w:val="00E8307A"/>
    <w:rsid w:val="00E830AE"/>
    <w:rsid w:val="00E83251"/>
    <w:rsid w:val="00E832B4"/>
    <w:rsid w:val="00E83839"/>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820"/>
    <w:rsid w:val="00E9691A"/>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8DB"/>
    <w:rsid w:val="00EA0988"/>
    <w:rsid w:val="00EA098F"/>
    <w:rsid w:val="00EA0A68"/>
    <w:rsid w:val="00EA0C62"/>
    <w:rsid w:val="00EA0DA5"/>
    <w:rsid w:val="00EA0F6E"/>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9C"/>
    <w:rsid w:val="00EA45C5"/>
    <w:rsid w:val="00EA45F4"/>
    <w:rsid w:val="00EA4708"/>
    <w:rsid w:val="00EA4A0D"/>
    <w:rsid w:val="00EA4C2F"/>
    <w:rsid w:val="00EA4DF5"/>
    <w:rsid w:val="00EA4E38"/>
    <w:rsid w:val="00EA4FA3"/>
    <w:rsid w:val="00EA5343"/>
    <w:rsid w:val="00EA5391"/>
    <w:rsid w:val="00EA5438"/>
    <w:rsid w:val="00EA556C"/>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50"/>
    <w:rsid w:val="00EA771F"/>
    <w:rsid w:val="00EA7849"/>
    <w:rsid w:val="00EA7954"/>
    <w:rsid w:val="00EA7AE3"/>
    <w:rsid w:val="00EA7AF6"/>
    <w:rsid w:val="00EA7BA4"/>
    <w:rsid w:val="00EA7BD4"/>
    <w:rsid w:val="00EA7D1F"/>
    <w:rsid w:val="00EA7E59"/>
    <w:rsid w:val="00EB0279"/>
    <w:rsid w:val="00EB0423"/>
    <w:rsid w:val="00EB053B"/>
    <w:rsid w:val="00EB0576"/>
    <w:rsid w:val="00EB0656"/>
    <w:rsid w:val="00EB068B"/>
    <w:rsid w:val="00EB07D2"/>
    <w:rsid w:val="00EB0813"/>
    <w:rsid w:val="00EB085C"/>
    <w:rsid w:val="00EB0869"/>
    <w:rsid w:val="00EB0AAA"/>
    <w:rsid w:val="00EB0B42"/>
    <w:rsid w:val="00EB0F09"/>
    <w:rsid w:val="00EB0FB7"/>
    <w:rsid w:val="00EB1129"/>
    <w:rsid w:val="00EB1225"/>
    <w:rsid w:val="00EB12F7"/>
    <w:rsid w:val="00EB1338"/>
    <w:rsid w:val="00EB1549"/>
    <w:rsid w:val="00EB177F"/>
    <w:rsid w:val="00EB1949"/>
    <w:rsid w:val="00EB1A43"/>
    <w:rsid w:val="00EB1A9A"/>
    <w:rsid w:val="00EB1AC4"/>
    <w:rsid w:val="00EB1B0E"/>
    <w:rsid w:val="00EB1BFC"/>
    <w:rsid w:val="00EB1E74"/>
    <w:rsid w:val="00EB1F2A"/>
    <w:rsid w:val="00EB244C"/>
    <w:rsid w:val="00EB2A68"/>
    <w:rsid w:val="00EB2C0C"/>
    <w:rsid w:val="00EB2EDC"/>
    <w:rsid w:val="00EB3111"/>
    <w:rsid w:val="00EB319D"/>
    <w:rsid w:val="00EB32C9"/>
    <w:rsid w:val="00EB337F"/>
    <w:rsid w:val="00EB33D4"/>
    <w:rsid w:val="00EB36C9"/>
    <w:rsid w:val="00EB37A3"/>
    <w:rsid w:val="00EB3C06"/>
    <w:rsid w:val="00EB3C3B"/>
    <w:rsid w:val="00EB3C5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DA"/>
    <w:rsid w:val="00EB6F35"/>
    <w:rsid w:val="00EB7069"/>
    <w:rsid w:val="00EB7076"/>
    <w:rsid w:val="00EB71A5"/>
    <w:rsid w:val="00EB74AC"/>
    <w:rsid w:val="00EB74E3"/>
    <w:rsid w:val="00EB7592"/>
    <w:rsid w:val="00EB7626"/>
    <w:rsid w:val="00EB7684"/>
    <w:rsid w:val="00EB77CE"/>
    <w:rsid w:val="00EB78A0"/>
    <w:rsid w:val="00EB7A5A"/>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B8C"/>
    <w:rsid w:val="00EC0CC4"/>
    <w:rsid w:val="00EC0D38"/>
    <w:rsid w:val="00EC106E"/>
    <w:rsid w:val="00EC110E"/>
    <w:rsid w:val="00EC1400"/>
    <w:rsid w:val="00EC1407"/>
    <w:rsid w:val="00EC1428"/>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8"/>
    <w:rsid w:val="00EC2B95"/>
    <w:rsid w:val="00EC2E59"/>
    <w:rsid w:val="00EC3025"/>
    <w:rsid w:val="00EC3114"/>
    <w:rsid w:val="00EC3223"/>
    <w:rsid w:val="00EC3307"/>
    <w:rsid w:val="00EC3316"/>
    <w:rsid w:val="00EC3398"/>
    <w:rsid w:val="00EC3492"/>
    <w:rsid w:val="00EC349E"/>
    <w:rsid w:val="00EC34CD"/>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E1"/>
    <w:rsid w:val="00EC5933"/>
    <w:rsid w:val="00EC598A"/>
    <w:rsid w:val="00EC5E3D"/>
    <w:rsid w:val="00EC5EE9"/>
    <w:rsid w:val="00EC6090"/>
    <w:rsid w:val="00EC62B4"/>
    <w:rsid w:val="00EC63B5"/>
    <w:rsid w:val="00EC65D1"/>
    <w:rsid w:val="00EC6890"/>
    <w:rsid w:val="00EC694F"/>
    <w:rsid w:val="00EC6958"/>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D7"/>
    <w:rsid w:val="00ED06C0"/>
    <w:rsid w:val="00ED0803"/>
    <w:rsid w:val="00ED089E"/>
    <w:rsid w:val="00ED096E"/>
    <w:rsid w:val="00ED0CAD"/>
    <w:rsid w:val="00ED0DEA"/>
    <w:rsid w:val="00ED0E76"/>
    <w:rsid w:val="00ED0F3F"/>
    <w:rsid w:val="00ED0F8F"/>
    <w:rsid w:val="00ED11C5"/>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E75"/>
    <w:rsid w:val="00ED3142"/>
    <w:rsid w:val="00ED3271"/>
    <w:rsid w:val="00ED3296"/>
    <w:rsid w:val="00ED32D6"/>
    <w:rsid w:val="00ED337A"/>
    <w:rsid w:val="00ED38CF"/>
    <w:rsid w:val="00ED3EE2"/>
    <w:rsid w:val="00ED3F54"/>
    <w:rsid w:val="00ED3FA5"/>
    <w:rsid w:val="00ED44AA"/>
    <w:rsid w:val="00ED44C2"/>
    <w:rsid w:val="00ED4581"/>
    <w:rsid w:val="00ED4A10"/>
    <w:rsid w:val="00ED500A"/>
    <w:rsid w:val="00ED51A2"/>
    <w:rsid w:val="00ED51FC"/>
    <w:rsid w:val="00ED5218"/>
    <w:rsid w:val="00ED59A1"/>
    <w:rsid w:val="00ED59C4"/>
    <w:rsid w:val="00ED5A86"/>
    <w:rsid w:val="00ED5C4B"/>
    <w:rsid w:val="00ED5D4C"/>
    <w:rsid w:val="00ED5E7E"/>
    <w:rsid w:val="00ED6027"/>
    <w:rsid w:val="00ED61E0"/>
    <w:rsid w:val="00ED6296"/>
    <w:rsid w:val="00ED62C1"/>
    <w:rsid w:val="00ED67BD"/>
    <w:rsid w:val="00ED6955"/>
    <w:rsid w:val="00ED6A1B"/>
    <w:rsid w:val="00ED738E"/>
    <w:rsid w:val="00ED7728"/>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85"/>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268"/>
    <w:rsid w:val="00EE35F9"/>
    <w:rsid w:val="00EE37BB"/>
    <w:rsid w:val="00EE3B8A"/>
    <w:rsid w:val="00EE3BDB"/>
    <w:rsid w:val="00EE3C8F"/>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390"/>
    <w:rsid w:val="00EE54CE"/>
    <w:rsid w:val="00EE54FA"/>
    <w:rsid w:val="00EE58EE"/>
    <w:rsid w:val="00EE5A87"/>
    <w:rsid w:val="00EE5B9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A1"/>
    <w:rsid w:val="00EE7B8D"/>
    <w:rsid w:val="00EE7D17"/>
    <w:rsid w:val="00EE7E05"/>
    <w:rsid w:val="00EE7EC3"/>
    <w:rsid w:val="00EF0161"/>
    <w:rsid w:val="00EF019D"/>
    <w:rsid w:val="00EF0297"/>
    <w:rsid w:val="00EF04C4"/>
    <w:rsid w:val="00EF079F"/>
    <w:rsid w:val="00EF0EEC"/>
    <w:rsid w:val="00EF10E3"/>
    <w:rsid w:val="00EF119B"/>
    <w:rsid w:val="00EF11D7"/>
    <w:rsid w:val="00EF11DD"/>
    <w:rsid w:val="00EF14F0"/>
    <w:rsid w:val="00EF1504"/>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5157"/>
    <w:rsid w:val="00EF51DC"/>
    <w:rsid w:val="00EF54C9"/>
    <w:rsid w:val="00EF54F0"/>
    <w:rsid w:val="00EF56E5"/>
    <w:rsid w:val="00EF58F0"/>
    <w:rsid w:val="00EF6116"/>
    <w:rsid w:val="00EF61C6"/>
    <w:rsid w:val="00EF61E3"/>
    <w:rsid w:val="00EF669B"/>
    <w:rsid w:val="00EF6A45"/>
    <w:rsid w:val="00EF6B4B"/>
    <w:rsid w:val="00EF6C23"/>
    <w:rsid w:val="00EF6D88"/>
    <w:rsid w:val="00EF6F71"/>
    <w:rsid w:val="00EF70AA"/>
    <w:rsid w:val="00EF710B"/>
    <w:rsid w:val="00EF7112"/>
    <w:rsid w:val="00EF7594"/>
    <w:rsid w:val="00EF769B"/>
    <w:rsid w:val="00EF76B9"/>
    <w:rsid w:val="00EF7753"/>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A6D"/>
    <w:rsid w:val="00F00B53"/>
    <w:rsid w:val="00F00C09"/>
    <w:rsid w:val="00F00CA0"/>
    <w:rsid w:val="00F00D8B"/>
    <w:rsid w:val="00F00F88"/>
    <w:rsid w:val="00F01072"/>
    <w:rsid w:val="00F011CA"/>
    <w:rsid w:val="00F01204"/>
    <w:rsid w:val="00F0176E"/>
    <w:rsid w:val="00F017A9"/>
    <w:rsid w:val="00F019DD"/>
    <w:rsid w:val="00F01A56"/>
    <w:rsid w:val="00F01D98"/>
    <w:rsid w:val="00F01DA4"/>
    <w:rsid w:val="00F01DC3"/>
    <w:rsid w:val="00F02264"/>
    <w:rsid w:val="00F02658"/>
    <w:rsid w:val="00F026E3"/>
    <w:rsid w:val="00F026F7"/>
    <w:rsid w:val="00F02796"/>
    <w:rsid w:val="00F027AD"/>
    <w:rsid w:val="00F02980"/>
    <w:rsid w:val="00F029F4"/>
    <w:rsid w:val="00F02A39"/>
    <w:rsid w:val="00F02A6A"/>
    <w:rsid w:val="00F02AE8"/>
    <w:rsid w:val="00F02BE8"/>
    <w:rsid w:val="00F02D07"/>
    <w:rsid w:val="00F02D86"/>
    <w:rsid w:val="00F02E57"/>
    <w:rsid w:val="00F030FB"/>
    <w:rsid w:val="00F03521"/>
    <w:rsid w:val="00F03528"/>
    <w:rsid w:val="00F03689"/>
    <w:rsid w:val="00F036E8"/>
    <w:rsid w:val="00F03753"/>
    <w:rsid w:val="00F03760"/>
    <w:rsid w:val="00F0378E"/>
    <w:rsid w:val="00F03804"/>
    <w:rsid w:val="00F03873"/>
    <w:rsid w:val="00F0392E"/>
    <w:rsid w:val="00F03A7F"/>
    <w:rsid w:val="00F03B3C"/>
    <w:rsid w:val="00F03BB3"/>
    <w:rsid w:val="00F03EAD"/>
    <w:rsid w:val="00F03F99"/>
    <w:rsid w:val="00F04778"/>
    <w:rsid w:val="00F04833"/>
    <w:rsid w:val="00F04983"/>
    <w:rsid w:val="00F04A09"/>
    <w:rsid w:val="00F04CB7"/>
    <w:rsid w:val="00F04FD4"/>
    <w:rsid w:val="00F05557"/>
    <w:rsid w:val="00F05740"/>
    <w:rsid w:val="00F05790"/>
    <w:rsid w:val="00F057D3"/>
    <w:rsid w:val="00F05996"/>
    <w:rsid w:val="00F05A19"/>
    <w:rsid w:val="00F05AA5"/>
    <w:rsid w:val="00F05D87"/>
    <w:rsid w:val="00F06021"/>
    <w:rsid w:val="00F0648F"/>
    <w:rsid w:val="00F064F9"/>
    <w:rsid w:val="00F0670C"/>
    <w:rsid w:val="00F0693C"/>
    <w:rsid w:val="00F06981"/>
    <w:rsid w:val="00F06A6F"/>
    <w:rsid w:val="00F06AB6"/>
    <w:rsid w:val="00F06C2D"/>
    <w:rsid w:val="00F071C6"/>
    <w:rsid w:val="00F07587"/>
    <w:rsid w:val="00F076B4"/>
    <w:rsid w:val="00F076DE"/>
    <w:rsid w:val="00F07842"/>
    <w:rsid w:val="00F07856"/>
    <w:rsid w:val="00F079F8"/>
    <w:rsid w:val="00F07E07"/>
    <w:rsid w:val="00F07E6C"/>
    <w:rsid w:val="00F07EBC"/>
    <w:rsid w:val="00F07FE8"/>
    <w:rsid w:val="00F102D6"/>
    <w:rsid w:val="00F10579"/>
    <w:rsid w:val="00F106B8"/>
    <w:rsid w:val="00F10972"/>
    <w:rsid w:val="00F10C0E"/>
    <w:rsid w:val="00F10E94"/>
    <w:rsid w:val="00F10EC6"/>
    <w:rsid w:val="00F110C0"/>
    <w:rsid w:val="00F111C7"/>
    <w:rsid w:val="00F112F1"/>
    <w:rsid w:val="00F11304"/>
    <w:rsid w:val="00F113DF"/>
    <w:rsid w:val="00F11622"/>
    <w:rsid w:val="00F1172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5B60"/>
    <w:rsid w:val="00F161C8"/>
    <w:rsid w:val="00F163B4"/>
    <w:rsid w:val="00F16409"/>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F3F"/>
    <w:rsid w:val="00F200C8"/>
    <w:rsid w:val="00F202DE"/>
    <w:rsid w:val="00F203D6"/>
    <w:rsid w:val="00F20579"/>
    <w:rsid w:val="00F20596"/>
    <w:rsid w:val="00F207CD"/>
    <w:rsid w:val="00F2084E"/>
    <w:rsid w:val="00F20859"/>
    <w:rsid w:val="00F20A86"/>
    <w:rsid w:val="00F20F66"/>
    <w:rsid w:val="00F20FDF"/>
    <w:rsid w:val="00F215ED"/>
    <w:rsid w:val="00F21940"/>
    <w:rsid w:val="00F21B60"/>
    <w:rsid w:val="00F21D8C"/>
    <w:rsid w:val="00F21E5E"/>
    <w:rsid w:val="00F21F67"/>
    <w:rsid w:val="00F22079"/>
    <w:rsid w:val="00F22296"/>
    <w:rsid w:val="00F22363"/>
    <w:rsid w:val="00F223B7"/>
    <w:rsid w:val="00F22484"/>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796"/>
    <w:rsid w:val="00F278C5"/>
    <w:rsid w:val="00F2798A"/>
    <w:rsid w:val="00F27A80"/>
    <w:rsid w:val="00F27BBE"/>
    <w:rsid w:val="00F27E65"/>
    <w:rsid w:val="00F27EAE"/>
    <w:rsid w:val="00F3011D"/>
    <w:rsid w:val="00F30133"/>
    <w:rsid w:val="00F30417"/>
    <w:rsid w:val="00F305AE"/>
    <w:rsid w:val="00F30773"/>
    <w:rsid w:val="00F30BC7"/>
    <w:rsid w:val="00F30BF5"/>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1BA"/>
    <w:rsid w:val="00F34378"/>
    <w:rsid w:val="00F34480"/>
    <w:rsid w:val="00F344A3"/>
    <w:rsid w:val="00F345C1"/>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AF"/>
    <w:rsid w:val="00F367CA"/>
    <w:rsid w:val="00F3692A"/>
    <w:rsid w:val="00F369DB"/>
    <w:rsid w:val="00F369FB"/>
    <w:rsid w:val="00F36B68"/>
    <w:rsid w:val="00F36E62"/>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10E"/>
    <w:rsid w:val="00F4122F"/>
    <w:rsid w:val="00F41298"/>
    <w:rsid w:val="00F4129E"/>
    <w:rsid w:val="00F41311"/>
    <w:rsid w:val="00F41340"/>
    <w:rsid w:val="00F41403"/>
    <w:rsid w:val="00F41418"/>
    <w:rsid w:val="00F414AA"/>
    <w:rsid w:val="00F419D9"/>
    <w:rsid w:val="00F41BD7"/>
    <w:rsid w:val="00F41C1F"/>
    <w:rsid w:val="00F41D1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67"/>
    <w:rsid w:val="00F45E05"/>
    <w:rsid w:val="00F45F0C"/>
    <w:rsid w:val="00F45FFC"/>
    <w:rsid w:val="00F4610D"/>
    <w:rsid w:val="00F46324"/>
    <w:rsid w:val="00F464C5"/>
    <w:rsid w:val="00F467F7"/>
    <w:rsid w:val="00F4695F"/>
    <w:rsid w:val="00F4707F"/>
    <w:rsid w:val="00F470DD"/>
    <w:rsid w:val="00F4715B"/>
    <w:rsid w:val="00F4734B"/>
    <w:rsid w:val="00F47585"/>
    <w:rsid w:val="00F47594"/>
    <w:rsid w:val="00F47824"/>
    <w:rsid w:val="00F47845"/>
    <w:rsid w:val="00F47C7B"/>
    <w:rsid w:val="00F47DD5"/>
    <w:rsid w:val="00F47E1E"/>
    <w:rsid w:val="00F47F61"/>
    <w:rsid w:val="00F5001E"/>
    <w:rsid w:val="00F500DA"/>
    <w:rsid w:val="00F5012A"/>
    <w:rsid w:val="00F50203"/>
    <w:rsid w:val="00F503FB"/>
    <w:rsid w:val="00F50451"/>
    <w:rsid w:val="00F50604"/>
    <w:rsid w:val="00F507F5"/>
    <w:rsid w:val="00F50965"/>
    <w:rsid w:val="00F50C55"/>
    <w:rsid w:val="00F50C7A"/>
    <w:rsid w:val="00F50CCD"/>
    <w:rsid w:val="00F50CCF"/>
    <w:rsid w:val="00F50E3A"/>
    <w:rsid w:val="00F50FC2"/>
    <w:rsid w:val="00F51061"/>
    <w:rsid w:val="00F510A6"/>
    <w:rsid w:val="00F510C6"/>
    <w:rsid w:val="00F51328"/>
    <w:rsid w:val="00F51603"/>
    <w:rsid w:val="00F51612"/>
    <w:rsid w:val="00F51631"/>
    <w:rsid w:val="00F516AC"/>
    <w:rsid w:val="00F51972"/>
    <w:rsid w:val="00F51A8E"/>
    <w:rsid w:val="00F51C2D"/>
    <w:rsid w:val="00F51D4D"/>
    <w:rsid w:val="00F51FCB"/>
    <w:rsid w:val="00F52118"/>
    <w:rsid w:val="00F521BF"/>
    <w:rsid w:val="00F52868"/>
    <w:rsid w:val="00F52906"/>
    <w:rsid w:val="00F52C9C"/>
    <w:rsid w:val="00F52D17"/>
    <w:rsid w:val="00F52DAF"/>
    <w:rsid w:val="00F52FCD"/>
    <w:rsid w:val="00F53290"/>
    <w:rsid w:val="00F53355"/>
    <w:rsid w:val="00F53627"/>
    <w:rsid w:val="00F536B9"/>
    <w:rsid w:val="00F5399D"/>
    <w:rsid w:val="00F53BE5"/>
    <w:rsid w:val="00F53D19"/>
    <w:rsid w:val="00F53FDA"/>
    <w:rsid w:val="00F54021"/>
    <w:rsid w:val="00F540B0"/>
    <w:rsid w:val="00F541E4"/>
    <w:rsid w:val="00F54336"/>
    <w:rsid w:val="00F5435F"/>
    <w:rsid w:val="00F54486"/>
    <w:rsid w:val="00F544E6"/>
    <w:rsid w:val="00F5468E"/>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741"/>
    <w:rsid w:val="00F567FF"/>
    <w:rsid w:val="00F5689C"/>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493"/>
    <w:rsid w:val="00F606CB"/>
    <w:rsid w:val="00F6070D"/>
    <w:rsid w:val="00F608C6"/>
    <w:rsid w:val="00F60919"/>
    <w:rsid w:val="00F60920"/>
    <w:rsid w:val="00F61337"/>
    <w:rsid w:val="00F61364"/>
    <w:rsid w:val="00F616AB"/>
    <w:rsid w:val="00F61753"/>
    <w:rsid w:val="00F61858"/>
    <w:rsid w:val="00F61A39"/>
    <w:rsid w:val="00F61A69"/>
    <w:rsid w:val="00F61D37"/>
    <w:rsid w:val="00F61FAC"/>
    <w:rsid w:val="00F621D9"/>
    <w:rsid w:val="00F621EB"/>
    <w:rsid w:val="00F62350"/>
    <w:rsid w:val="00F623E9"/>
    <w:rsid w:val="00F6240D"/>
    <w:rsid w:val="00F624F6"/>
    <w:rsid w:val="00F6255B"/>
    <w:rsid w:val="00F6256B"/>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A16"/>
    <w:rsid w:val="00F63BDA"/>
    <w:rsid w:val="00F63FB2"/>
    <w:rsid w:val="00F641DA"/>
    <w:rsid w:val="00F64209"/>
    <w:rsid w:val="00F64357"/>
    <w:rsid w:val="00F64668"/>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A9"/>
    <w:rsid w:val="00F67B97"/>
    <w:rsid w:val="00F67BA0"/>
    <w:rsid w:val="00F67CE5"/>
    <w:rsid w:val="00F67F89"/>
    <w:rsid w:val="00F70006"/>
    <w:rsid w:val="00F70262"/>
    <w:rsid w:val="00F70868"/>
    <w:rsid w:val="00F708C6"/>
    <w:rsid w:val="00F70950"/>
    <w:rsid w:val="00F70B09"/>
    <w:rsid w:val="00F70D21"/>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173"/>
    <w:rsid w:val="00F72203"/>
    <w:rsid w:val="00F728C0"/>
    <w:rsid w:val="00F72C62"/>
    <w:rsid w:val="00F72DCF"/>
    <w:rsid w:val="00F72E7B"/>
    <w:rsid w:val="00F72EE2"/>
    <w:rsid w:val="00F73186"/>
    <w:rsid w:val="00F73316"/>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A1"/>
    <w:rsid w:val="00F77167"/>
    <w:rsid w:val="00F773E2"/>
    <w:rsid w:val="00F774D8"/>
    <w:rsid w:val="00F7753D"/>
    <w:rsid w:val="00F779E3"/>
    <w:rsid w:val="00F77EED"/>
    <w:rsid w:val="00F8003D"/>
    <w:rsid w:val="00F80184"/>
    <w:rsid w:val="00F80204"/>
    <w:rsid w:val="00F806A6"/>
    <w:rsid w:val="00F80723"/>
    <w:rsid w:val="00F80732"/>
    <w:rsid w:val="00F80808"/>
    <w:rsid w:val="00F80A02"/>
    <w:rsid w:val="00F80CB3"/>
    <w:rsid w:val="00F80DD9"/>
    <w:rsid w:val="00F80EB2"/>
    <w:rsid w:val="00F80F10"/>
    <w:rsid w:val="00F810F7"/>
    <w:rsid w:val="00F81119"/>
    <w:rsid w:val="00F8141B"/>
    <w:rsid w:val="00F81457"/>
    <w:rsid w:val="00F8152F"/>
    <w:rsid w:val="00F816EB"/>
    <w:rsid w:val="00F817AE"/>
    <w:rsid w:val="00F8189F"/>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9030C"/>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5D"/>
    <w:rsid w:val="00F95E93"/>
    <w:rsid w:val="00F963D7"/>
    <w:rsid w:val="00F96436"/>
    <w:rsid w:val="00F964E4"/>
    <w:rsid w:val="00F966DA"/>
    <w:rsid w:val="00F96885"/>
    <w:rsid w:val="00F968FD"/>
    <w:rsid w:val="00F96A16"/>
    <w:rsid w:val="00F96B82"/>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C25"/>
    <w:rsid w:val="00F97D0B"/>
    <w:rsid w:val="00F97EDA"/>
    <w:rsid w:val="00F97FE7"/>
    <w:rsid w:val="00FA02E8"/>
    <w:rsid w:val="00FA04C6"/>
    <w:rsid w:val="00FA05ED"/>
    <w:rsid w:val="00FA078D"/>
    <w:rsid w:val="00FA0DB4"/>
    <w:rsid w:val="00FA0DE0"/>
    <w:rsid w:val="00FA0EC3"/>
    <w:rsid w:val="00FA108A"/>
    <w:rsid w:val="00FA10B1"/>
    <w:rsid w:val="00FA1104"/>
    <w:rsid w:val="00FA11ED"/>
    <w:rsid w:val="00FA1307"/>
    <w:rsid w:val="00FA1646"/>
    <w:rsid w:val="00FA1763"/>
    <w:rsid w:val="00FA17F6"/>
    <w:rsid w:val="00FA1882"/>
    <w:rsid w:val="00FA1B8B"/>
    <w:rsid w:val="00FA1CBB"/>
    <w:rsid w:val="00FA1CD9"/>
    <w:rsid w:val="00FA1D82"/>
    <w:rsid w:val="00FA1EDE"/>
    <w:rsid w:val="00FA1FE5"/>
    <w:rsid w:val="00FA201E"/>
    <w:rsid w:val="00FA21D4"/>
    <w:rsid w:val="00FA2416"/>
    <w:rsid w:val="00FA2476"/>
    <w:rsid w:val="00FA2543"/>
    <w:rsid w:val="00FA2823"/>
    <w:rsid w:val="00FA2966"/>
    <w:rsid w:val="00FA2C0A"/>
    <w:rsid w:val="00FA2FAC"/>
    <w:rsid w:val="00FA324A"/>
    <w:rsid w:val="00FA3275"/>
    <w:rsid w:val="00FA3335"/>
    <w:rsid w:val="00FA337C"/>
    <w:rsid w:val="00FA33EE"/>
    <w:rsid w:val="00FA33FA"/>
    <w:rsid w:val="00FA34A8"/>
    <w:rsid w:val="00FA34A9"/>
    <w:rsid w:val="00FA364E"/>
    <w:rsid w:val="00FA36C9"/>
    <w:rsid w:val="00FA38F0"/>
    <w:rsid w:val="00FA3B09"/>
    <w:rsid w:val="00FA3B3C"/>
    <w:rsid w:val="00FA3BAF"/>
    <w:rsid w:val="00FA3C90"/>
    <w:rsid w:val="00FA3DD7"/>
    <w:rsid w:val="00FA3E7D"/>
    <w:rsid w:val="00FA3E80"/>
    <w:rsid w:val="00FA4159"/>
    <w:rsid w:val="00FA4746"/>
    <w:rsid w:val="00FA476F"/>
    <w:rsid w:val="00FA47CF"/>
    <w:rsid w:val="00FA4887"/>
    <w:rsid w:val="00FA488C"/>
    <w:rsid w:val="00FA4A6E"/>
    <w:rsid w:val="00FA4D39"/>
    <w:rsid w:val="00FA4D58"/>
    <w:rsid w:val="00FA4EB5"/>
    <w:rsid w:val="00FA4EE1"/>
    <w:rsid w:val="00FA4F02"/>
    <w:rsid w:val="00FA4F5B"/>
    <w:rsid w:val="00FA5199"/>
    <w:rsid w:val="00FA51B0"/>
    <w:rsid w:val="00FA52B3"/>
    <w:rsid w:val="00FA552F"/>
    <w:rsid w:val="00FA564E"/>
    <w:rsid w:val="00FA5697"/>
    <w:rsid w:val="00FA5AB4"/>
    <w:rsid w:val="00FA5BCB"/>
    <w:rsid w:val="00FA5BEB"/>
    <w:rsid w:val="00FA5C4C"/>
    <w:rsid w:val="00FA5D6F"/>
    <w:rsid w:val="00FA5E37"/>
    <w:rsid w:val="00FA5E9A"/>
    <w:rsid w:val="00FA5F7A"/>
    <w:rsid w:val="00FA624D"/>
    <w:rsid w:val="00FA637E"/>
    <w:rsid w:val="00FA6463"/>
    <w:rsid w:val="00FA6559"/>
    <w:rsid w:val="00FA65D5"/>
    <w:rsid w:val="00FA681C"/>
    <w:rsid w:val="00FA6928"/>
    <w:rsid w:val="00FA6BE0"/>
    <w:rsid w:val="00FA6CE3"/>
    <w:rsid w:val="00FA6E3F"/>
    <w:rsid w:val="00FA6ECD"/>
    <w:rsid w:val="00FA70C4"/>
    <w:rsid w:val="00FA75F6"/>
    <w:rsid w:val="00FA7848"/>
    <w:rsid w:val="00FA7B86"/>
    <w:rsid w:val="00FA7B90"/>
    <w:rsid w:val="00FA7C90"/>
    <w:rsid w:val="00FA7CCA"/>
    <w:rsid w:val="00FA7E94"/>
    <w:rsid w:val="00FB00C9"/>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86"/>
    <w:rsid w:val="00FB18FB"/>
    <w:rsid w:val="00FB192D"/>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647"/>
    <w:rsid w:val="00FB4853"/>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7A5"/>
    <w:rsid w:val="00FB67C0"/>
    <w:rsid w:val="00FB6866"/>
    <w:rsid w:val="00FB687A"/>
    <w:rsid w:val="00FB6899"/>
    <w:rsid w:val="00FB6918"/>
    <w:rsid w:val="00FB6A29"/>
    <w:rsid w:val="00FB6B30"/>
    <w:rsid w:val="00FB6B37"/>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237"/>
    <w:rsid w:val="00FC229D"/>
    <w:rsid w:val="00FC25C8"/>
    <w:rsid w:val="00FC26BE"/>
    <w:rsid w:val="00FC27AF"/>
    <w:rsid w:val="00FC2D0E"/>
    <w:rsid w:val="00FC2ED2"/>
    <w:rsid w:val="00FC3179"/>
    <w:rsid w:val="00FC335F"/>
    <w:rsid w:val="00FC34B4"/>
    <w:rsid w:val="00FC3522"/>
    <w:rsid w:val="00FC3541"/>
    <w:rsid w:val="00FC35F1"/>
    <w:rsid w:val="00FC39B2"/>
    <w:rsid w:val="00FC39DB"/>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61B"/>
    <w:rsid w:val="00FC7705"/>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26C"/>
    <w:rsid w:val="00FD1308"/>
    <w:rsid w:val="00FD1435"/>
    <w:rsid w:val="00FD1490"/>
    <w:rsid w:val="00FD16EA"/>
    <w:rsid w:val="00FD1986"/>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48E"/>
    <w:rsid w:val="00FD3495"/>
    <w:rsid w:val="00FD3570"/>
    <w:rsid w:val="00FD35D4"/>
    <w:rsid w:val="00FD36AB"/>
    <w:rsid w:val="00FD3BC6"/>
    <w:rsid w:val="00FD3D0D"/>
    <w:rsid w:val="00FD3D15"/>
    <w:rsid w:val="00FD425B"/>
    <w:rsid w:val="00FD430A"/>
    <w:rsid w:val="00FD4366"/>
    <w:rsid w:val="00FD4653"/>
    <w:rsid w:val="00FD4A11"/>
    <w:rsid w:val="00FD4CB7"/>
    <w:rsid w:val="00FD4E1E"/>
    <w:rsid w:val="00FD4E5C"/>
    <w:rsid w:val="00FD50C1"/>
    <w:rsid w:val="00FD530E"/>
    <w:rsid w:val="00FD5413"/>
    <w:rsid w:val="00FD55E1"/>
    <w:rsid w:val="00FD566F"/>
    <w:rsid w:val="00FD5767"/>
    <w:rsid w:val="00FD57FE"/>
    <w:rsid w:val="00FD5A62"/>
    <w:rsid w:val="00FD5C57"/>
    <w:rsid w:val="00FD5C87"/>
    <w:rsid w:val="00FD5D01"/>
    <w:rsid w:val="00FD5D3B"/>
    <w:rsid w:val="00FD5EC0"/>
    <w:rsid w:val="00FD6371"/>
    <w:rsid w:val="00FD63B4"/>
    <w:rsid w:val="00FD6708"/>
    <w:rsid w:val="00FD6AE2"/>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B"/>
    <w:rsid w:val="00FE0CA4"/>
    <w:rsid w:val="00FE0DBA"/>
    <w:rsid w:val="00FE0F35"/>
    <w:rsid w:val="00FE112F"/>
    <w:rsid w:val="00FE128D"/>
    <w:rsid w:val="00FE131C"/>
    <w:rsid w:val="00FE1397"/>
    <w:rsid w:val="00FE16BF"/>
    <w:rsid w:val="00FE1729"/>
    <w:rsid w:val="00FE1784"/>
    <w:rsid w:val="00FE1833"/>
    <w:rsid w:val="00FE186F"/>
    <w:rsid w:val="00FE18D3"/>
    <w:rsid w:val="00FE19A8"/>
    <w:rsid w:val="00FE1A58"/>
    <w:rsid w:val="00FE1AF4"/>
    <w:rsid w:val="00FE1B3A"/>
    <w:rsid w:val="00FE1C37"/>
    <w:rsid w:val="00FE1EFF"/>
    <w:rsid w:val="00FE1F94"/>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B7D"/>
    <w:rsid w:val="00FE5BAF"/>
    <w:rsid w:val="00FE5EF4"/>
    <w:rsid w:val="00FE5F32"/>
    <w:rsid w:val="00FE6305"/>
    <w:rsid w:val="00FE6353"/>
    <w:rsid w:val="00FE63B9"/>
    <w:rsid w:val="00FE6573"/>
    <w:rsid w:val="00FE6670"/>
    <w:rsid w:val="00FE6B0F"/>
    <w:rsid w:val="00FE6B4F"/>
    <w:rsid w:val="00FE6D72"/>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D0"/>
    <w:rsid w:val="00FF106B"/>
    <w:rsid w:val="00FF112D"/>
    <w:rsid w:val="00FF1185"/>
    <w:rsid w:val="00FF139E"/>
    <w:rsid w:val="00FF13D5"/>
    <w:rsid w:val="00FF147E"/>
    <w:rsid w:val="00FF149B"/>
    <w:rsid w:val="00FF1610"/>
    <w:rsid w:val="00FF19B2"/>
    <w:rsid w:val="00FF1B97"/>
    <w:rsid w:val="00FF1C66"/>
    <w:rsid w:val="00FF1CFC"/>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DF647-A052-41EA-AB38-371B346D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20</TotalTime>
  <Pages>7</Pages>
  <Words>2910</Words>
  <Characters>16590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10</cp:revision>
  <cp:lastPrinted>2011-08-03T09:36:00Z</cp:lastPrinted>
  <dcterms:created xsi:type="dcterms:W3CDTF">2023-02-17T06:45:00Z</dcterms:created>
  <dcterms:modified xsi:type="dcterms:W3CDTF">2023-02-17T07:07:00Z</dcterms:modified>
</cp:coreProperties>
</file>